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4830" w14:textId="6F9B044B" w:rsidR="006E5D65" w:rsidRPr="00EC7B42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="00C9777A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6F754435" w14:textId="77777777" w:rsidR="0085747A" w:rsidRPr="00EC7B4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C7B42">
        <w:rPr>
          <w:rFonts w:ascii="Corbel" w:hAnsi="Corbel"/>
          <w:b/>
          <w:smallCaps/>
          <w:sz w:val="24"/>
          <w:szCs w:val="24"/>
        </w:rPr>
        <w:t>SYLABUS</w:t>
      </w:r>
    </w:p>
    <w:p w14:paraId="00C69F3E" w14:textId="0C05F3CE" w:rsidR="0085747A" w:rsidRPr="00EC7B42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C7B4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C7B42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D7CE0">
        <w:rPr>
          <w:rFonts w:ascii="Corbel" w:hAnsi="Corbel"/>
          <w:i/>
          <w:smallCaps/>
          <w:sz w:val="24"/>
          <w:szCs w:val="24"/>
        </w:rPr>
        <w:t>202</w:t>
      </w:r>
      <w:r w:rsidR="00AA3E5F">
        <w:rPr>
          <w:rFonts w:ascii="Corbel" w:hAnsi="Corbel"/>
          <w:i/>
          <w:smallCaps/>
          <w:sz w:val="24"/>
          <w:szCs w:val="24"/>
        </w:rPr>
        <w:t>5</w:t>
      </w:r>
      <w:r w:rsidR="00BD7CE0">
        <w:rPr>
          <w:rFonts w:ascii="Corbel" w:hAnsi="Corbel"/>
          <w:i/>
          <w:smallCaps/>
          <w:sz w:val="24"/>
          <w:szCs w:val="24"/>
        </w:rPr>
        <w:t>-202</w:t>
      </w:r>
      <w:r w:rsidR="00AA3E5F">
        <w:rPr>
          <w:rFonts w:ascii="Corbel" w:hAnsi="Corbel"/>
          <w:i/>
          <w:smallCaps/>
          <w:sz w:val="24"/>
          <w:szCs w:val="24"/>
        </w:rPr>
        <w:t>8</w:t>
      </w:r>
    </w:p>
    <w:p w14:paraId="146A81D1" w14:textId="69AFDB61" w:rsidR="00445970" w:rsidRPr="00EC7B42" w:rsidRDefault="007908C2" w:rsidP="00332A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B90454" w:rsidRPr="00EC7B42">
        <w:rPr>
          <w:rFonts w:ascii="Corbel" w:hAnsi="Corbel"/>
          <w:sz w:val="20"/>
          <w:szCs w:val="20"/>
        </w:rPr>
        <w:t>202</w:t>
      </w:r>
      <w:r w:rsidR="00AA3E5F">
        <w:rPr>
          <w:rFonts w:ascii="Corbel" w:hAnsi="Corbel"/>
          <w:sz w:val="20"/>
          <w:szCs w:val="20"/>
        </w:rPr>
        <w:t>6</w:t>
      </w:r>
      <w:r w:rsidR="00A57638">
        <w:rPr>
          <w:rFonts w:ascii="Corbel" w:hAnsi="Corbel"/>
          <w:sz w:val="20"/>
          <w:szCs w:val="20"/>
        </w:rPr>
        <w:t>/</w:t>
      </w:r>
      <w:r w:rsidR="009927A2">
        <w:rPr>
          <w:rFonts w:ascii="Corbel" w:hAnsi="Corbel"/>
          <w:sz w:val="20"/>
          <w:szCs w:val="20"/>
        </w:rPr>
        <w:t>20</w:t>
      </w:r>
      <w:r w:rsidR="00B90454" w:rsidRPr="00EC7B42">
        <w:rPr>
          <w:rFonts w:ascii="Corbel" w:hAnsi="Corbel"/>
          <w:sz w:val="20"/>
          <w:szCs w:val="20"/>
        </w:rPr>
        <w:t>2</w:t>
      </w:r>
      <w:r w:rsidR="00AA3E5F">
        <w:rPr>
          <w:rFonts w:ascii="Corbel" w:hAnsi="Corbel"/>
          <w:sz w:val="20"/>
          <w:szCs w:val="20"/>
        </w:rPr>
        <w:t>7</w:t>
      </w:r>
    </w:p>
    <w:p w14:paraId="5502E985" w14:textId="77777777" w:rsidR="0085747A" w:rsidRPr="00EC7B4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C56ECD" w14:textId="77777777" w:rsidR="0085747A" w:rsidRPr="00EC7B4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C7B42">
        <w:rPr>
          <w:rFonts w:ascii="Corbel" w:hAnsi="Corbel"/>
          <w:szCs w:val="24"/>
        </w:rPr>
        <w:t xml:space="preserve">1. </w:t>
      </w:r>
      <w:r w:rsidR="0085747A" w:rsidRPr="00EC7B42">
        <w:rPr>
          <w:rFonts w:ascii="Corbel" w:hAnsi="Corbel"/>
          <w:szCs w:val="24"/>
        </w:rPr>
        <w:t xml:space="preserve">Podstawowe </w:t>
      </w:r>
      <w:r w:rsidR="00445970" w:rsidRPr="00EC7B4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C7B42" w14:paraId="4ED681D7" w14:textId="77777777" w:rsidTr="00B819C8">
        <w:tc>
          <w:tcPr>
            <w:tcW w:w="2694" w:type="dxa"/>
            <w:vAlign w:val="center"/>
          </w:tcPr>
          <w:p w14:paraId="1038A65C" w14:textId="77777777" w:rsidR="0085747A" w:rsidRPr="00EC7B4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52E2DF" w14:textId="77777777" w:rsidR="0085747A" w:rsidRPr="00EC7B42" w:rsidRDefault="00493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Marketing w sektorze publicznym</w:t>
            </w:r>
          </w:p>
        </w:tc>
      </w:tr>
      <w:tr w:rsidR="0085747A" w:rsidRPr="00EC7B42" w14:paraId="445BB48D" w14:textId="77777777" w:rsidTr="00B819C8">
        <w:tc>
          <w:tcPr>
            <w:tcW w:w="2694" w:type="dxa"/>
            <w:vAlign w:val="center"/>
          </w:tcPr>
          <w:p w14:paraId="1640067A" w14:textId="77777777" w:rsidR="0085747A" w:rsidRPr="00EC7B4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C7B4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4522FB" w14:textId="1CFB6F35" w:rsidR="0085747A" w:rsidRPr="00EC7B42" w:rsidRDefault="007908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E/I/EiZSP/C.6</w:t>
            </w:r>
          </w:p>
        </w:tc>
      </w:tr>
      <w:tr w:rsidR="00AA3E5F" w:rsidRPr="00EC7B42" w14:paraId="11EFF3AB" w14:textId="77777777" w:rsidTr="004F352C">
        <w:tc>
          <w:tcPr>
            <w:tcW w:w="2694" w:type="dxa"/>
            <w:vAlign w:val="center"/>
          </w:tcPr>
          <w:p w14:paraId="0D2A5600" w14:textId="77777777" w:rsidR="00AA3E5F" w:rsidRPr="00EC7B42" w:rsidRDefault="00AA3E5F" w:rsidP="00AA3E5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2C31EA22" w14:textId="41E04ED7" w:rsidR="00AA3E5F" w:rsidRPr="00EC7B42" w:rsidRDefault="00AA3E5F" w:rsidP="00AA3E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4DA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A3E5F" w:rsidRPr="00EC7B42" w14:paraId="1FF01724" w14:textId="77777777" w:rsidTr="004F352C">
        <w:tc>
          <w:tcPr>
            <w:tcW w:w="2694" w:type="dxa"/>
            <w:vAlign w:val="center"/>
          </w:tcPr>
          <w:p w14:paraId="3D63AE61" w14:textId="77777777" w:rsidR="00AA3E5F" w:rsidRPr="00EC7B42" w:rsidRDefault="00AA3E5F" w:rsidP="00AA3E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4258F1D" w14:textId="2E878F12" w:rsidR="00AA3E5F" w:rsidRPr="00F053F2" w:rsidRDefault="00AA3E5F" w:rsidP="00AA3E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4DA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C7B42" w14:paraId="6E8D6FF2" w14:textId="77777777" w:rsidTr="00B819C8">
        <w:tc>
          <w:tcPr>
            <w:tcW w:w="2694" w:type="dxa"/>
            <w:vAlign w:val="center"/>
          </w:tcPr>
          <w:p w14:paraId="58B47E1E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572E06" w14:textId="77777777" w:rsidR="0085747A" w:rsidRPr="00EC7B42" w:rsidRDefault="00493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EC7B42" w14:paraId="7A20F124" w14:textId="77777777" w:rsidTr="00B819C8">
        <w:tc>
          <w:tcPr>
            <w:tcW w:w="2694" w:type="dxa"/>
            <w:vAlign w:val="center"/>
          </w:tcPr>
          <w:p w14:paraId="430C99F7" w14:textId="77777777" w:rsidR="0085747A" w:rsidRPr="00EC7B4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7B66BB" w14:textId="61ECFBE5" w:rsidR="0085747A" w:rsidRPr="00EC7B42" w:rsidRDefault="0017512A" w:rsidP="00493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2179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EC7B42" w14:paraId="49338976" w14:textId="77777777" w:rsidTr="00B819C8">
        <w:tc>
          <w:tcPr>
            <w:tcW w:w="2694" w:type="dxa"/>
            <w:vAlign w:val="center"/>
          </w:tcPr>
          <w:p w14:paraId="5CCFF0C8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55087E" w14:textId="77777777" w:rsidR="0085747A" w:rsidRPr="00EC7B4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C7B42" w14:paraId="535FBEE6" w14:textId="77777777" w:rsidTr="00B819C8">
        <w:tc>
          <w:tcPr>
            <w:tcW w:w="2694" w:type="dxa"/>
            <w:vAlign w:val="center"/>
          </w:tcPr>
          <w:p w14:paraId="592D5CD7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C4F904D" w14:textId="77777777" w:rsidR="0085747A" w:rsidRPr="00EC7B42" w:rsidRDefault="0017512A" w:rsidP="00493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EC7B42" w14:paraId="18149CAD" w14:textId="77777777" w:rsidTr="00B819C8">
        <w:tc>
          <w:tcPr>
            <w:tcW w:w="2694" w:type="dxa"/>
            <w:vAlign w:val="center"/>
          </w:tcPr>
          <w:p w14:paraId="1B2B7119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C7B42">
              <w:rPr>
                <w:rFonts w:ascii="Corbel" w:hAnsi="Corbel"/>
                <w:sz w:val="24"/>
                <w:szCs w:val="24"/>
              </w:rPr>
              <w:t>/y</w:t>
            </w:r>
            <w:r w:rsidRPr="00EC7B4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9E8301" w14:textId="77777777" w:rsidR="0085747A" w:rsidRPr="00EC7B42" w:rsidRDefault="00493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EC7B42" w14:paraId="6553AE6A" w14:textId="77777777" w:rsidTr="00B819C8">
        <w:tc>
          <w:tcPr>
            <w:tcW w:w="2694" w:type="dxa"/>
            <w:vAlign w:val="center"/>
          </w:tcPr>
          <w:p w14:paraId="69CB4E1F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80DAB9" w14:textId="77777777" w:rsidR="0085747A" w:rsidRPr="00EC7B42" w:rsidRDefault="0017512A" w:rsidP="00493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EC7B42" w14:paraId="579ED799" w14:textId="77777777" w:rsidTr="00B819C8">
        <w:tc>
          <w:tcPr>
            <w:tcW w:w="2694" w:type="dxa"/>
            <w:vAlign w:val="center"/>
          </w:tcPr>
          <w:p w14:paraId="56571616" w14:textId="77777777" w:rsidR="00923D7D" w:rsidRPr="00EC7B4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F73450" w14:textId="77777777" w:rsidR="00923D7D" w:rsidRPr="00EC7B4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C7B42" w14:paraId="5DDC57C5" w14:textId="77777777" w:rsidTr="00B819C8">
        <w:tc>
          <w:tcPr>
            <w:tcW w:w="2694" w:type="dxa"/>
            <w:vAlign w:val="center"/>
          </w:tcPr>
          <w:p w14:paraId="03C1F010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23435E" w14:textId="77777777" w:rsidR="0085747A" w:rsidRPr="00EC7B42" w:rsidRDefault="00493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5747A" w:rsidRPr="00EC7B42" w14:paraId="043D73F7" w14:textId="77777777" w:rsidTr="00B819C8">
        <w:tc>
          <w:tcPr>
            <w:tcW w:w="2694" w:type="dxa"/>
            <w:vAlign w:val="center"/>
          </w:tcPr>
          <w:p w14:paraId="69200C9C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90BA08" w14:textId="77777777" w:rsidR="0085747A" w:rsidRPr="00EC7B42" w:rsidRDefault="00493B4B" w:rsidP="00985B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</w:tbl>
    <w:p w14:paraId="449680E7" w14:textId="423FE802" w:rsidR="0085747A" w:rsidRPr="00EC7B4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sz w:val="24"/>
          <w:szCs w:val="24"/>
        </w:rPr>
        <w:t xml:space="preserve">* </w:t>
      </w:r>
      <w:r w:rsidRPr="00EC7B42">
        <w:rPr>
          <w:rFonts w:ascii="Corbel" w:hAnsi="Corbel"/>
          <w:i/>
          <w:sz w:val="24"/>
          <w:szCs w:val="24"/>
        </w:rPr>
        <w:t>-</w:t>
      </w:r>
      <w:r w:rsidR="00B90885" w:rsidRPr="00EC7B4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C7B42">
        <w:rPr>
          <w:rFonts w:ascii="Corbel" w:hAnsi="Corbel"/>
          <w:b w:val="0"/>
          <w:sz w:val="24"/>
          <w:szCs w:val="24"/>
        </w:rPr>
        <w:t>e,</w:t>
      </w:r>
      <w:r w:rsidR="009927A2">
        <w:rPr>
          <w:rFonts w:ascii="Corbel" w:hAnsi="Corbel"/>
          <w:b w:val="0"/>
          <w:sz w:val="24"/>
          <w:szCs w:val="24"/>
        </w:rPr>
        <w:t xml:space="preserve"> </w:t>
      </w:r>
      <w:r w:rsidRPr="00EC7B4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C7B42">
        <w:rPr>
          <w:rFonts w:ascii="Corbel" w:hAnsi="Corbel"/>
          <w:b w:val="0"/>
          <w:i/>
          <w:sz w:val="24"/>
          <w:szCs w:val="24"/>
        </w:rPr>
        <w:t>w Jednostce</w:t>
      </w:r>
    </w:p>
    <w:p w14:paraId="7F9CA98C" w14:textId="77777777" w:rsidR="0085747A" w:rsidRPr="00EC7B4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sz w:val="24"/>
          <w:szCs w:val="24"/>
        </w:rPr>
        <w:t>1.</w:t>
      </w:r>
      <w:r w:rsidR="00E22FBC" w:rsidRPr="00EC7B42">
        <w:rPr>
          <w:rFonts w:ascii="Corbel" w:hAnsi="Corbel"/>
          <w:sz w:val="24"/>
          <w:szCs w:val="24"/>
        </w:rPr>
        <w:t>1</w:t>
      </w:r>
      <w:r w:rsidRPr="00EC7B4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82161F0" w14:textId="77777777" w:rsidR="00923D7D" w:rsidRPr="00EC7B4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EC7B42" w14:paraId="6D951A8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440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Semestr</w:t>
            </w:r>
          </w:p>
          <w:p w14:paraId="4CC520B4" w14:textId="77777777" w:rsidR="00015B8F" w:rsidRPr="00EC7B4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(</w:t>
            </w:r>
            <w:r w:rsidR="00363F78" w:rsidRPr="00EC7B4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7122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F3BB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0043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CE12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089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A552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148E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564A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3264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C7B42">
              <w:rPr>
                <w:rFonts w:ascii="Corbel" w:hAnsi="Corbel"/>
                <w:b/>
                <w:szCs w:val="24"/>
              </w:rPr>
              <w:t>Liczba pkt</w:t>
            </w:r>
            <w:r w:rsidR="00B90885" w:rsidRPr="00EC7B42">
              <w:rPr>
                <w:rFonts w:ascii="Corbel" w:hAnsi="Corbel"/>
                <w:b/>
                <w:szCs w:val="24"/>
              </w:rPr>
              <w:t>.</w:t>
            </w:r>
            <w:r w:rsidRPr="00EC7B4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C7B42" w14:paraId="2BDEA64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15D9" w14:textId="77777777" w:rsidR="00015B8F" w:rsidRPr="00EC7B42" w:rsidRDefault="00493B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717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6594" w14:textId="77777777" w:rsidR="00015B8F" w:rsidRPr="00EC7B42" w:rsidRDefault="00493B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AEF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9731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C56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AA8B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8565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2094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9AD" w14:textId="77777777" w:rsidR="00015B8F" w:rsidRPr="00EC7B42" w:rsidRDefault="00493B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1159CD" w14:textId="77777777" w:rsidR="00923D7D" w:rsidRPr="00EC7B4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AF07D4" w14:textId="77777777" w:rsidR="00923D7D" w:rsidRPr="00EC7B4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CC419B" w14:textId="77777777" w:rsidR="0085747A" w:rsidRPr="00EC7B4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>1.</w:t>
      </w:r>
      <w:r w:rsidR="00E22FBC" w:rsidRPr="00EC7B42">
        <w:rPr>
          <w:rFonts w:ascii="Corbel" w:hAnsi="Corbel"/>
          <w:smallCaps w:val="0"/>
          <w:szCs w:val="24"/>
        </w:rPr>
        <w:t>2</w:t>
      </w:r>
      <w:r w:rsidR="00F83B28" w:rsidRPr="00EC7B42">
        <w:rPr>
          <w:rFonts w:ascii="Corbel" w:hAnsi="Corbel"/>
          <w:smallCaps w:val="0"/>
          <w:szCs w:val="24"/>
        </w:rPr>
        <w:t>.</w:t>
      </w:r>
      <w:r w:rsidR="00F83B28" w:rsidRPr="00EC7B42">
        <w:rPr>
          <w:rFonts w:ascii="Corbel" w:hAnsi="Corbel"/>
          <w:smallCaps w:val="0"/>
          <w:szCs w:val="24"/>
        </w:rPr>
        <w:tab/>
      </w:r>
      <w:r w:rsidRPr="00EC7B42">
        <w:rPr>
          <w:rFonts w:ascii="Corbel" w:hAnsi="Corbel"/>
          <w:smallCaps w:val="0"/>
          <w:szCs w:val="24"/>
        </w:rPr>
        <w:t xml:space="preserve">Sposób realizacji zajęć  </w:t>
      </w:r>
    </w:p>
    <w:p w14:paraId="10FDAD50" w14:textId="77777777" w:rsidR="00363E73" w:rsidRDefault="00363E73" w:rsidP="00363E73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hAnsi="Wingdings" w:cs="Segoe UI"/>
          <w:sz w:val="28"/>
          <w:szCs w:val="28"/>
        </w:rPr>
        <w:sym w:font="Wingdings" w:char="F0FE"/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eastAsia="Calibri" w:hAnsi="Corbel" w:cs="Segoe UI"/>
        </w:rPr>
        <w:t>Teams</w:t>
      </w:r>
      <w:r>
        <w:rPr>
          <w:rStyle w:val="spellingerror"/>
          <w:rFonts w:ascii="Corbel" w:hAnsi="Corbel" w:cs="Segoe UI"/>
        </w:rPr>
        <w:t>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6EEE8DBB" w14:textId="77777777" w:rsidR="00363E73" w:rsidRDefault="00363E73" w:rsidP="00363E7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1DDD7528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E44776" w14:textId="77777777" w:rsidR="00E22FBC" w:rsidRPr="00EC7B42" w:rsidRDefault="00E22FBC" w:rsidP="765747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65747FB">
        <w:rPr>
          <w:rFonts w:ascii="Corbel" w:hAnsi="Corbel"/>
          <w:smallCaps w:val="0"/>
        </w:rPr>
        <w:t xml:space="preserve">1.3 </w:t>
      </w:r>
      <w:r w:rsidR="00F83B28" w:rsidRPr="00EC7B42">
        <w:rPr>
          <w:rFonts w:ascii="Corbel" w:hAnsi="Corbel"/>
          <w:smallCaps w:val="0"/>
          <w:szCs w:val="24"/>
        </w:rPr>
        <w:tab/>
      </w:r>
      <w:r w:rsidRPr="765747FB">
        <w:rPr>
          <w:rFonts w:ascii="Corbel" w:hAnsi="Corbel"/>
          <w:smallCaps w:val="0"/>
        </w:rPr>
        <w:t>For</w:t>
      </w:r>
      <w:r w:rsidR="00445970" w:rsidRPr="765747FB">
        <w:rPr>
          <w:rFonts w:ascii="Corbel" w:hAnsi="Corbel"/>
          <w:smallCaps w:val="0"/>
        </w:rPr>
        <w:t xml:space="preserve">ma zaliczenia </w:t>
      </w:r>
      <w:proofErr w:type="gramStart"/>
      <w:r w:rsidR="00445970" w:rsidRPr="765747FB">
        <w:rPr>
          <w:rFonts w:ascii="Corbel" w:hAnsi="Corbel"/>
          <w:smallCaps w:val="0"/>
        </w:rPr>
        <w:t xml:space="preserve">przedmiotu </w:t>
      </w:r>
      <w:r w:rsidRPr="765747FB">
        <w:rPr>
          <w:rFonts w:ascii="Corbel" w:hAnsi="Corbel"/>
          <w:smallCaps w:val="0"/>
        </w:rPr>
        <w:t xml:space="preserve"> (</w:t>
      </w:r>
      <w:proofErr w:type="gramEnd"/>
      <w:r w:rsidRPr="765747FB">
        <w:rPr>
          <w:rFonts w:ascii="Corbel" w:hAnsi="Corbel"/>
          <w:smallCaps w:val="0"/>
        </w:rPr>
        <w:t xml:space="preserve">z toku) </w:t>
      </w:r>
      <w:r w:rsidRPr="765747FB">
        <w:rPr>
          <w:rFonts w:ascii="Corbel" w:hAnsi="Corbel"/>
          <w:b w:val="0"/>
          <w:smallCaps w:val="0"/>
        </w:rPr>
        <w:t xml:space="preserve">(egzamin, </w:t>
      </w:r>
      <w:r w:rsidRPr="00363E73">
        <w:rPr>
          <w:rFonts w:ascii="Corbel" w:hAnsi="Corbel"/>
          <w:b w:val="0"/>
          <w:smallCaps w:val="0"/>
        </w:rPr>
        <w:t>zaliczenie z oceną</w:t>
      </w:r>
      <w:r w:rsidRPr="765747FB">
        <w:rPr>
          <w:rFonts w:ascii="Corbel" w:hAnsi="Corbel"/>
          <w:b w:val="0"/>
          <w:smallCaps w:val="0"/>
        </w:rPr>
        <w:t>, zaliczenie bez oceny)</w:t>
      </w:r>
    </w:p>
    <w:p w14:paraId="279FBA57" w14:textId="100D5652" w:rsidR="7E7AC256" w:rsidRDefault="7E7AC256" w:rsidP="765747F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65747FB">
        <w:rPr>
          <w:rFonts w:ascii="Corbel" w:hAnsi="Corbel"/>
          <w:b w:val="0"/>
          <w:smallCaps w:val="0"/>
        </w:rPr>
        <w:t xml:space="preserve">Zaliczenie z oceną </w:t>
      </w:r>
    </w:p>
    <w:p w14:paraId="77966217" w14:textId="77777777" w:rsidR="009C54AE" w:rsidRPr="00EC7B4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835224" w14:textId="77777777" w:rsidR="00E960BB" w:rsidRPr="00EC7B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C7B4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C7B42" w14:paraId="26512E04" w14:textId="77777777" w:rsidTr="00745302">
        <w:tc>
          <w:tcPr>
            <w:tcW w:w="9670" w:type="dxa"/>
          </w:tcPr>
          <w:p w14:paraId="10F32CD0" w14:textId="77777777" w:rsidR="0085747A" w:rsidRPr="00EC7B42" w:rsidRDefault="00493B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 marketingu </w:t>
            </w:r>
          </w:p>
          <w:p w14:paraId="5C0AD318" w14:textId="77777777" w:rsidR="0085747A" w:rsidRPr="00EC7B42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35F1151" w14:textId="77777777" w:rsidR="00153C41" w:rsidRPr="00EC7B4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281D4D" w14:textId="77777777" w:rsidR="0085747A" w:rsidRPr="00EC7B4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C7B42">
        <w:rPr>
          <w:rFonts w:ascii="Corbel" w:hAnsi="Corbel"/>
          <w:szCs w:val="24"/>
        </w:rPr>
        <w:t>3.</w:t>
      </w:r>
      <w:r w:rsidR="00A84C85" w:rsidRPr="00EC7B42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EC7B42">
        <w:rPr>
          <w:rFonts w:ascii="Corbel" w:hAnsi="Corbel"/>
          <w:szCs w:val="24"/>
        </w:rPr>
        <w:t>się</w:t>
      </w:r>
      <w:r w:rsidR="0085747A" w:rsidRPr="00EC7B42">
        <w:rPr>
          <w:rFonts w:ascii="Corbel" w:hAnsi="Corbel"/>
          <w:szCs w:val="24"/>
        </w:rPr>
        <w:t xml:space="preserve"> ,</w:t>
      </w:r>
      <w:proofErr w:type="gramEnd"/>
      <w:r w:rsidR="0085747A" w:rsidRPr="00EC7B42">
        <w:rPr>
          <w:rFonts w:ascii="Corbel" w:hAnsi="Corbel"/>
          <w:szCs w:val="24"/>
        </w:rPr>
        <w:t xml:space="preserve"> treści Programowe i stosowane metody Dydaktyczne</w:t>
      </w:r>
    </w:p>
    <w:p w14:paraId="3AF8FAC0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8612D" w14:textId="77777777" w:rsidR="0085747A" w:rsidRPr="00EC7B4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sz w:val="24"/>
          <w:szCs w:val="24"/>
        </w:rPr>
        <w:t xml:space="preserve">3.1 </w:t>
      </w:r>
      <w:r w:rsidR="00C05F44" w:rsidRPr="00EC7B42">
        <w:rPr>
          <w:rFonts w:ascii="Corbel" w:hAnsi="Corbel"/>
          <w:sz w:val="24"/>
          <w:szCs w:val="24"/>
        </w:rPr>
        <w:t>Cele przedmiotu</w:t>
      </w:r>
    </w:p>
    <w:p w14:paraId="4874FBD9" w14:textId="77777777" w:rsidR="00F83B28" w:rsidRPr="00EC7B4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EC7B42" w14:paraId="11AAF80F" w14:textId="77777777" w:rsidTr="00923D7D">
        <w:tc>
          <w:tcPr>
            <w:tcW w:w="851" w:type="dxa"/>
            <w:vAlign w:val="center"/>
          </w:tcPr>
          <w:p w14:paraId="4AEEA174" w14:textId="77777777" w:rsidR="0085747A" w:rsidRPr="00EC7B4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FB4AF04" w14:textId="77777777" w:rsidR="0085747A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Przekazanie wiedzy z zakresu zastosowania marketingu w działalności sektora publicznego</w:t>
            </w:r>
          </w:p>
        </w:tc>
      </w:tr>
      <w:tr w:rsidR="0085747A" w:rsidRPr="00EC7B42" w14:paraId="0C9C6C8B" w14:textId="77777777" w:rsidTr="00923D7D">
        <w:tc>
          <w:tcPr>
            <w:tcW w:w="851" w:type="dxa"/>
            <w:vAlign w:val="center"/>
          </w:tcPr>
          <w:p w14:paraId="66FB157D" w14:textId="77777777" w:rsidR="0085747A" w:rsidRPr="00EC7B42" w:rsidRDefault="00493B4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9744589" w14:textId="77777777" w:rsidR="0085747A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Zapoznanie studentów ze strategicznymi i organizacyjnymi </w:t>
            </w:r>
            <w:proofErr w:type="gramStart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aspektami  marketingu</w:t>
            </w:r>
            <w:proofErr w:type="gramEnd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  w jednostce publicznej</w:t>
            </w:r>
          </w:p>
        </w:tc>
      </w:tr>
      <w:tr w:rsidR="0085747A" w:rsidRPr="00EC7B42" w14:paraId="0A33F83A" w14:textId="77777777" w:rsidTr="00923D7D">
        <w:tc>
          <w:tcPr>
            <w:tcW w:w="851" w:type="dxa"/>
            <w:vAlign w:val="center"/>
          </w:tcPr>
          <w:p w14:paraId="67FCC6D1" w14:textId="77777777" w:rsidR="0085747A" w:rsidRPr="00EC7B42" w:rsidRDefault="0085747A" w:rsidP="00493B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93B4B" w:rsidRPr="00EC7B4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7643436" w14:textId="77777777" w:rsidR="0085747A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Wypracowanie </w:t>
            </w:r>
            <w:proofErr w:type="gramStart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umiejętności  tworzenia</w:t>
            </w:r>
            <w:proofErr w:type="gramEnd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gramStart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koncepcji  wizerunkowej</w:t>
            </w:r>
            <w:proofErr w:type="gramEnd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jednostki sektora publicznego.</w:t>
            </w:r>
          </w:p>
        </w:tc>
      </w:tr>
      <w:tr w:rsidR="00493B4B" w:rsidRPr="00EC7B42" w14:paraId="6DB42CF7" w14:textId="77777777" w:rsidTr="00923D7D">
        <w:tc>
          <w:tcPr>
            <w:tcW w:w="851" w:type="dxa"/>
            <w:vAlign w:val="center"/>
          </w:tcPr>
          <w:p w14:paraId="06C67F2C" w14:textId="77777777" w:rsidR="00493B4B" w:rsidRPr="00EC7B42" w:rsidRDefault="00493B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097402" w14:textId="77777777" w:rsidR="00493B4B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Motywowanie do formułowania własnych ocen i poglądów, kształtowanie umiejętności korzystania z literatury przedmiotu oraz powiązania zdobytej wiedzy z praktyką.</w:t>
            </w:r>
          </w:p>
        </w:tc>
      </w:tr>
      <w:tr w:rsidR="00493B4B" w:rsidRPr="00EC7B42" w14:paraId="7FBA1835" w14:textId="77777777" w:rsidTr="00923D7D">
        <w:tc>
          <w:tcPr>
            <w:tcW w:w="851" w:type="dxa"/>
            <w:vAlign w:val="center"/>
          </w:tcPr>
          <w:p w14:paraId="342E016F" w14:textId="77777777" w:rsidR="00493B4B" w:rsidRPr="00EC7B42" w:rsidRDefault="00493B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3F9C2FC" w14:textId="77777777" w:rsidR="00493B4B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Przygotowanie studentów do samodzielnej pracy zespołowej</w:t>
            </w:r>
          </w:p>
        </w:tc>
      </w:tr>
    </w:tbl>
    <w:p w14:paraId="213FA137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188D7B" w14:textId="77777777" w:rsidR="001D7B54" w:rsidRPr="00EC7B4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b/>
          <w:sz w:val="24"/>
          <w:szCs w:val="24"/>
        </w:rPr>
        <w:t xml:space="preserve">3.2 </w:t>
      </w:r>
      <w:r w:rsidR="001D7B54" w:rsidRPr="00EC7B42">
        <w:rPr>
          <w:rFonts w:ascii="Corbel" w:hAnsi="Corbel"/>
          <w:b/>
          <w:sz w:val="24"/>
          <w:szCs w:val="24"/>
        </w:rPr>
        <w:t xml:space="preserve">Efekty </w:t>
      </w:r>
      <w:r w:rsidR="00C05F44" w:rsidRPr="00EC7B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C7B42">
        <w:rPr>
          <w:rFonts w:ascii="Corbel" w:hAnsi="Corbel"/>
          <w:b/>
          <w:sz w:val="24"/>
          <w:szCs w:val="24"/>
        </w:rPr>
        <w:t>dla przedmiotu</w:t>
      </w:r>
    </w:p>
    <w:p w14:paraId="45F85AA3" w14:textId="77777777" w:rsidR="001D7B54" w:rsidRPr="00EC7B4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EC7B42" w14:paraId="4FFE56A9" w14:textId="77777777" w:rsidTr="0071620A">
        <w:tc>
          <w:tcPr>
            <w:tcW w:w="1701" w:type="dxa"/>
            <w:vAlign w:val="center"/>
          </w:tcPr>
          <w:p w14:paraId="63B9E678" w14:textId="77777777" w:rsidR="0085747A" w:rsidRPr="00EC7B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C7B4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C7B4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DCB7FD4" w14:textId="77777777" w:rsidR="0085747A" w:rsidRPr="00EC7B4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F3D9FC" w14:textId="77777777" w:rsidR="0085747A" w:rsidRPr="00EC7B4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C7B4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EC7B4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C7B42" w14:paraId="74B04529" w14:textId="77777777" w:rsidTr="005E6E85">
        <w:tc>
          <w:tcPr>
            <w:tcW w:w="1701" w:type="dxa"/>
          </w:tcPr>
          <w:p w14:paraId="6B4F817C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7B4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427680F" w14:textId="77777777" w:rsidR="00773D15" w:rsidRPr="00EC7B42" w:rsidRDefault="00773D15" w:rsidP="00E509D5">
            <w:pPr>
              <w:pStyle w:val="Default"/>
              <w:rPr>
                <w:rFonts w:ascii="Corbel" w:hAnsi="Corbel"/>
              </w:rPr>
            </w:pPr>
            <w:r w:rsidRPr="00EC7B42">
              <w:rPr>
                <w:rFonts w:ascii="Corbel" w:hAnsi="Corbel"/>
              </w:rPr>
              <w:t xml:space="preserve">zna i rozumie podstawowe pojęcia z </w:t>
            </w:r>
            <w:proofErr w:type="gramStart"/>
            <w:r w:rsidRPr="00EC7B42">
              <w:rPr>
                <w:rFonts w:ascii="Corbel" w:hAnsi="Corbel"/>
              </w:rPr>
              <w:t>zakresu  marketingu</w:t>
            </w:r>
            <w:proofErr w:type="gramEnd"/>
            <w:r w:rsidRPr="00EC7B42">
              <w:rPr>
                <w:rFonts w:ascii="Corbel" w:hAnsi="Corbel"/>
              </w:rPr>
              <w:t xml:space="preserve"> instytucji publicznych, jego założenia i cele, a </w:t>
            </w:r>
            <w:proofErr w:type="gramStart"/>
            <w:r w:rsidRPr="00EC7B42">
              <w:rPr>
                <w:rFonts w:ascii="Corbel" w:hAnsi="Corbel"/>
              </w:rPr>
              <w:t>także  identyfikuje</w:t>
            </w:r>
            <w:proofErr w:type="gramEnd"/>
            <w:r w:rsidRPr="00EC7B42">
              <w:rPr>
                <w:rFonts w:ascii="Corbel" w:hAnsi="Corbel"/>
              </w:rPr>
              <w:t xml:space="preserve"> </w:t>
            </w:r>
            <w:proofErr w:type="gramStart"/>
            <w:r w:rsidRPr="00EC7B42">
              <w:rPr>
                <w:rFonts w:ascii="Corbel" w:hAnsi="Corbel"/>
              </w:rPr>
              <w:t>koncepcje  teoretyczne</w:t>
            </w:r>
            <w:proofErr w:type="gramEnd"/>
            <w:r w:rsidRPr="00EC7B42">
              <w:rPr>
                <w:rFonts w:ascii="Corbel" w:hAnsi="Corbel"/>
              </w:rPr>
              <w:t xml:space="preserve"> z zakresu </w:t>
            </w:r>
            <w:proofErr w:type="gramStart"/>
            <w:r w:rsidRPr="00EC7B42">
              <w:rPr>
                <w:rFonts w:ascii="Corbel" w:hAnsi="Corbel"/>
              </w:rPr>
              <w:t>ekonomii  oraz</w:t>
            </w:r>
            <w:proofErr w:type="gramEnd"/>
            <w:r w:rsidRPr="00EC7B42">
              <w:rPr>
                <w:rFonts w:ascii="Corbel" w:hAnsi="Corbel"/>
              </w:rPr>
              <w:t xml:space="preserve"> nauk pokrewnych   na jakich ten marketing bazuje </w:t>
            </w:r>
          </w:p>
          <w:p w14:paraId="56CFE496" w14:textId="77777777" w:rsidR="0085747A" w:rsidRPr="00EC7B42" w:rsidRDefault="0085747A" w:rsidP="00E50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0811FDE" w14:textId="28B47576" w:rsidR="0085747A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z w:val="22"/>
              </w:rPr>
              <w:t>K_W01</w:t>
            </w:r>
          </w:p>
        </w:tc>
      </w:tr>
      <w:tr w:rsidR="0085747A" w:rsidRPr="00EC7B42" w14:paraId="0E8AE26F" w14:textId="77777777" w:rsidTr="005E6E85">
        <w:tc>
          <w:tcPr>
            <w:tcW w:w="1701" w:type="dxa"/>
          </w:tcPr>
          <w:p w14:paraId="295A3AF8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59511E4" w14:textId="77777777" w:rsidR="0085747A" w:rsidRPr="00EC7B42" w:rsidRDefault="00E509D5" w:rsidP="00E509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 xml:space="preserve">zna i rozumie fundamentalne dylematy współczesnego </w:t>
            </w:r>
            <w:proofErr w:type="gramStart"/>
            <w:r w:rsidRPr="00EC7B42">
              <w:rPr>
                <w:rFonts w:ascii="Corbel" w:hAnsi="Corbel"/>
                <w:sz w:val="24"/>
                <w:szCs w:val="24"/>
              </w:rPr>
              <w:t>rozwoju  instytucji</w:t>
            </w:r>
            <w:proofErr w:type="gramEnd"/>
            <w:r w:rsidRPr="00EC7B42">
              <w:rPr>
                <w:rFonts w:ascii="Corbel" w:hAnsi="Corbel"/>
                <w:sz w:val="24"/>
                <w:szCs w:val="24"/>
              </w:rPr>
              <w:t xml:space="preserve"> publicznych, ich relacji z otoczeniem oraz oddziaływania na nie przez instrumenty marketingowe </w:t>
            </w:r>
          </w:p>
        </w:tc>
        <w:tc>
          <w:tcPr>
            <w:tcW w:w="1873" w:type="dxa"/>
          </w:tcPr>
          <w:p w14:paraId="42DC0A7B" w14:textId="77777777" w:rsidR="0085747A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z w:val="22"/>
              </w:rPr>
              <w:t>K_W08</w:t>
            </w:r>
          </w:p>
        </w:tc>
      </w:tr>
      <w:tr w:rsidR="0085747A" w:rsidRPr="00EC7B42" w14:paraId="3BD90D61" w14:textId="77777777" w:rsidTr="005E6E85">
        <w:tc>
          <w:tcPr>
            <w:tcW w:w="1701" w:type="dxa"/>
          </w:tcPr>
          <w:p w14:paraId="011D7653" w14:textId="77777777" w:rsidR="0085747A" w:rsidRPr="00EC7B42" w:rsidRDefault="00493B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250F1E4" w14:textId="77777777" w:rsidR="00773D15" w:rsidRPr="00EC7B42" w:rsidRDefault="00773D15" w:rsidP="00E509D5">
            <w:pPr>
              <w:pStyle w:val="Default"/>
              <w:rPr>
                <w:rFonts w:ascii="Corbel" w:hAnsi="Corbel"/>
              </w:rPr>
            </w:pPr>
            <w:proofErr w:type="gramStart"/>
            <w:r w:rsidRPr="00EC7B42">
              <w:rPr>
                <w:rFonts w:ascii="Corbel" w:hAnsi="Corbel"/>
              </w:rPr>
              <w:t>potrafi  analizować</w:t>
            </w:r>
            <w:proofErr w:type="gramEnd"/>
            <w:r w:rsidRPr="00EC7B42">
              <w:rPr>
                <w:rFonts w:ascii="Corbel" w:hAnsi="Corbel"/>
              </w:rPr>
              <w:t xml:space="preserve"> zjawiska i </w:t>
            </w:r>
            <w:proofErr w:type="gramStart"/>
            <w:r w:rsidRPr="00EC7B42">
              <w:rPr>
                <w:rFonts w:ascii="Corbel" w:hAnsi="Corbel"/>
              </w:rPr>
              <w:t>procesy  marketingowe</w:t>
            </w:r>
            <w:proofErr w:type="gramEnd"/>
            <w:r w:rsidRPr="00EC7B42">
              <w:rPr>
                <w:rFonts w:ascii="Corbel" w:hAnsi="Corbel"/>
              </w:rPr>
              <w:t xml:space="preserve">  związane z działalnością podmiotów publicznych, ich uwarunkowania i determinanty.</w:t>
            </w:r>
          </w:p>
          <w:p w14:paraId="565CAA52" w14:textId="77777777" w:rsidR="0085747A" w:rsidRPr="00EC7B42" w:rsidRDefault="0085747A" w:rsidP="00E50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BFEDFB6" w14:textId="77777777" w:rsidR="0085747A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z w:val="22"/>
              </w:rPr>
              <w:t>K_U01</w:t>
            </w:r>
          </w:p>
        </w:tc>
      </w:tr>
      <w:tr w:rsidR="00493B4B" w:rsidRPr="00EC7B42" w14:paraId="5E5F55B0" w14:textId="77777777" w:rsidTr="005E6E85">
        <w:tc>
          <w:tcPr>
            <w:tcW w:w="1701" w:type="dxa"/>
          </w:tcPr>
          <w:p w14:paraId="10E307ED" w14:textId="77777777" w:rsidR="00493B4B" w:rsidRPr="00EC7B42" w:rsidRDefault="00493B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0B3BFB9" w14:textId="77777777" w:rsidR="00773D15" w:rsidRPr="00EC7B42" w:rsidRDefault="00773D15" w:rsidP="00E509D5">
            <w:pPr>
              <w:pStyle w:val="Default"/>
              <w:rPr>
                <w:rFonts w:ascii="Corbel" w:hAnsi="Corbel"/>
              </w:rPr>
            </w:pPr>
            <w:proofErr w:type="gramStart"/>
            <w:r w:rsidRPr="00EC7B42">
              <w:rPr>
                <w:rFonts w:ascii="Corbel" w:hAnsi="Corbel"/>
              </w:rPr>
              <w:t>potrafi  pozyskiwać</w:t>
            </w:r>
            <w:proofErr w:type="gramEnd"/>
            <w:r w:rsidRPr="00EC7B42">
              <w:rPr>
                <w:rFonts w:ascii="Corbel" w:hAnsi="Corbel"/>
              </w:rPr>
              <w:t xml:space="preserve"> i analizować dane </w:t>
            </w:r>
            <w:proofErr w:type="gramStart"/>
            <w:r w:rsidRPr="00EC7B42">
              <w:rPr>
                <w:rFonts w:ascii="Corbel" w:hAnsi="Corbel"/>
              </w:rPr>
              <w:t>dotyczące  zachowań</w:t>
            </w:r>
            <w:proofErr w:type="gramEnd"/>
            <w:r w:rsidRPr="00EC7B42">
              <w:rPr>
                <w:rFonts w:ascii="Corbel" w:hAnsi="Corbel"/>
              </w:rPr>
              <w:t xml:space="preserve"> </w:t>
            </w:r>
            <w:proofErr w:type="gramStart"/>
            <w:r w:rsidRPr="00EC7B42">
              <w:rPr>
                <w:rFonts w:ascii="Corbel" w:hAnsi="Corbel"/>
              </w:rPr>
              <w:t>podmiotów  publicznych</w:t>
            </w:r>
            <w:proofErr w:type="gramEnd"/>
            <w:r w:rsidRPr="00EC7B42">
              <w:rPr>
                <w:rFonts w:ascii="Corbel" w:hAnsi="Corbel"/>
              </w:rPr>
              <w:t xml:space="preserve"> w celu opracowania strategii marketingowej dla wybranej jednostki </w:t>
            </w:r>
            <w:proofErr w:type="gramStart"/>
            <w:r w:rsidRPr="00EC7B42">
              <w:rPr>
                <w:rFonts w:ascii="Corbel" w:hAnsi="Corbel"/>
              </w:rPr>
              <w:t>publicznej,  projektować</w:t>
            </w:r>
            <w:proofErr w:type="gramEnd"/>
            <w:r w:rsidRPr="00EC7B42">
              <w:rPr>
                <w:rFonts w:ascii="Corbel" w:hAnsi="Corbel"/>
              </w:rPr>
              <w:t xml:space="preserve"> zadania badawcze   </w:t>
            </w:r>
            <w:proofErr w:type="gramStart"/>
            <w:r w:rsidRPr="00EC7B42">
              <w:rPr>
                <w:rFonts w:ascii="Corbel" w:hAnsi="Corbel"/>
              </w:rPr>
              <w:t>oraz  proponować</w:t>
            </w:r>
            <w:proofErr w:type="gramEnd"/>
            <w:r w:rsidRPr="00EC7B42">
              <w:rPr>
                <w:rFonts w:ascii="Corbel" w:hAnsi="Corbel"/>
              </w:rPr>
              <w:t xml:space="preserve">  instrumenty marketingowego oddziaływania </w:t>
            </w:r>
            <w:proofErr w:type="gramStart"/>
            <w:r w:rsidRPr="00EC7B42">
              <w:rPr>
                <w:rFonts w:ascii="Corbel" w:hAnsi="Corbel"/>
              </w:rPr>
              <w:t>na  interesariuszy</w:t>
            </w:r>
            <w:proofErr w:type="gramEnd"/>
            <w:r w:rsidRPr="00EC7B42">
              <w:rPr>
                <w:rFonts w:ascii="Corbel" w:hAnsi="Corbel"/>
              </w:rPr>
              <w:t xml:space="preserve">, </w:t>
            </w:r>
            <w:proofErr w:type="gramStart"/>
            <w:r w:rsidRPr="00EC7B42">
              <w:rPr>
                <w:rFonts w:ascii="Corbel" w:hAnsi="Corbel"/>
              </w:rPr>
              <w:t>prezentując  swe</w:t>
            </w:r>
            <w:proofErr w:type="gramEnd"/>
            <w:r w:rsidRPr="00EC7B42">
              <w:rPr>
                <w:rFonts w:ascii="Corbel" w:hAnsi="Corbel"/>
              </w:rPr>
              <w:t xml:space="preserve">  rezultaty   poprzez prace </w:t>
            </w:r>
            <w:proofErr w:type="gramStart"/>
            <w:r w:rsidRPr="00EC7B42">
              <w:rPr>
                <w:rFonts w:ascii="Corbel" w:hAnsi="Corbel"/>
              </w:rPr>
              <w:t>pisemne,  wystąpienia</w:t>
            </w:r>
            <w:proofErr w:type="gramEnd"/>
            <w:r w:rsidRPr="00EC7B42">
              <w:rPr>
                <w:rFonts w:ascii="Corbel" w:hAnsi="Corbel"/>
              </w:rPr>
              <w:t xml:space="preserve"> </w:t>
            </w:r>
            <w:proofErr w:type="gramStart"/>
            <w:r w:rsidRPr="00EC7B42">
              <w:rPr>
                <w:rFonts w:ascii="Corbel" w:hAnsi="Corbel"/>
              </w:rPr>
              <w:t>ustne,  jak</w:t>
            </w:r>
            <w:proofErr w:type="gramEnd"/>
            <w:r w:rsidRPr="00EC7B42">
              <w:rPr>
                <w:rFonts w:ascii="Corbel" w:hAnsi="Corbel"/>
              </w:rPr>
              <w:t xml:space="preserve"> też </w:t>
            </w:r>
            <w:proofErr w:type="gramStart"/>
            <w:r w:rsidRPr="00EC7B42">
              <w:rPr>
                <w:rFonts w:ascii="Corbel" w:hAnsi="Corbel"/>
              </w:rPr>
              <w:t>prezentacje  z</w:t>
            </w:r>
            <w:proofErr w:type="gramEnd"/>
            <w:r w:rsidRPr="00EC7B42">
              <w:rPr>
                <w:rFonts w:ascii="Corbel" w:hAnsi="Corbel"/>
              </w:rPr>
              <w:t xml:space="preserve"> wykorzystaniem technik multimedialnych.</w:t>
            </w:r>
          </w:p>
          <w:p w14:paraId="3ACF17FD" w14:textId="77777777" w:rsidR="00493B4B" w:rsidRPr="00EC7B42" w:rsidRDefault="00493B4B" w:rsidP="00E50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5D82173" w14:textId="77777777" w:rsidR="00493B4B" w:rsidRPr="00114854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854">
              <w:rPr>
                <w:rFonts w:ascii="Corbel" w:hAnsi="Corbel"/>
                <w:b w:val="0"/>
                <w:szCs w:val="24"/>
              </w:rPr>
              <w:t>K_U03</w:t>
            </w:r>
          </w:p>
          <w:p w14:paraId="3F87F8C4" w14:textId="77777777" w:rsidR="00773D15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</w:rPr>
              <w:t>K_U08</w:t>
            </w:r>
          </w:p>
        </w:tc>
      </w:tr>
      <w:tr w:rsidR="00493B4B" w:rsidRPr="00EC7B42" w14:paraId="245C4464" w14:textId="77777777" w:rsidTr="005E6E85">
        <w:tc>
          <w:tcPr>
            <w:tcW w:w="1701" w:type="dxa"/>
          </w:tcPr>
          <w:p w14:paraId="0A671CA7" w14:textId="77777777" w:rsidR="00493B4B" w:rsidRPr="00EC7B42" w:rsidRDefault="00493B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0C2F2BC" w14:textId="77777777" w:rsidR="00773D15" w:rsidRPr="00EC7B42" w:rsidRDefault="00773D15" w:rsidP="00E509D5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gramStart"/>
            <w:r w:rsidRPr="00EC7B42">
              <w:rPr>
                <w:rFonts w:ascii="Corbel" w:hAnsi="Corbel"/>
                <w:sz w:val="24"/>
                <w:szCs w:val="24"/>
              </w:rPr>
              <w:t>potrafi  planować</w:t>
            </w:r>
            <w:proofErr w:type="gramEnd"/>
            <w:r w:rsidRPr="00EC7B42">
              <w:rPr>
                <w:rFonts w:ascii="Corbel" w:hAnsi="Corbel"/>
                <w:sz w:val="24"/>
                <w:szCs w:val="24"/>
              </w:rPr>
              <w:t xml:space="preserve"> i organizować pracę indywidualną oraz w zespole, pracować w grupie, przyjmując w niej różne role oraz współodpowiedzialność za realizowane zadania, także o charakterze interdyscyplinarnym.</w:t>
            </w:r>
          </w:p>
          <w:p w14:paraId="41E6D563" w14:textId="77777777" w:rsidR="00493B4B" w:rsidRPr="00EC7B42" w:rsidRDefault="00493B4B" w:rsidP="00E50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F950E8E" w14:textId="77777777" w:rsidR="00493B4B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</w:rPr>
              <w:t>K_U10</w:t>
            </w:r>
          </w:p>
        </w:tc>
      </w:tr>
      <w:tr w:rsidR="00773D15" w:rsidRPr="00EC7B42" w14:paraId="40BC0B87" w14:textId="77777777" w:rsidTr="005E6E85">
        <w:tc>
          <w:tcPr>
            <w:tcW w:w="1701" w:type="dxa"/>
          </w:tcPr>
          <w:p w14:paraId="02B86BE6" w14:textId="77777777" w:rsidR="00773D15" w:rsidRPr="00EC7B42" w:rsidRDefault="00773D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810198A" w14:textId="77777777" w:rsidR="00773D15" w:rsidRPr="00EC7B42" w:rsidRDefault="00E509D5" w:rsidP="00E509D5">
            <w:pPr>
              <w:pStyle w:val="Default"/>
              <w:rPr>
                <w:rFonts w:ascii="Corbel" w:hAnsi="Corbel"/>
                <w:b/>
              </w:rPr>
            </w:pPr>
            <w:r w:rsidRPr="00EC7B42">
              <w:rPr>
                <w:rFonts w:ascii="Corbel" w:hAnsi="Corbel"/>
              </w:rPr>
              <w:t xml:space="preserve">jest gotów do wypełniania zobowiązań społecznych, współorganizowania działalności na rzecz środowiska </w:t>
            </w:r>
            <w:r w:rsidRPr="00EC7B42">
              <w:rPr>
                <w:rFonts w:ascii="Corbel" w:hAnsi="Corbel"/>
              </w:rPr>
              <w:lastRenderedPageBreak/>
              <w:t xml:space="preserve">społecznego poprzez uczestniczenie w przygotowaniu </w:t>
            </w:r>
            <w:proofErr w:type="gramStart"/>
            <w:r w:rsidRPr="00EC7B42">
              <w:rPr>
                <w:rFonts w:ascii="Corbel" w:hAnsi="Corbel"/>
              </w:rPr>
              <w:t>projektów  związanych</w:t>
            </w:r>
            <w:proofErr w:type="gramEnd"/>
            <w:r w:rsidRPr="00EC7B42">
              <w:rPr>
                <w:rFonts w:ascii="Corbel" w:hAnsi="Corbel"/>
              </w:rPr>
              <w:t xml:space="preserve"> z orientacją społeczną podmiotów publicznych</w:t>
            </w:r>
          </w:p>
        </w:tc>
        <w:tc>
          <w:tcPr>
            <w:tcW w:w="1873" w:type="dxa"/>
          </w:tcPr>
          <w:p w14:paraId="1CB0ABD0" w14:textId="77777777" w:rsidR="00773D15" w:rsidRPr="00EC7B42" w:rsidRDefault="00E509D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z w:val="22"/>
              </w:rPr>
              <w:lastRenderedPageBreak/>
              <w:t>K_K03</w:t>
            </w:r>
          </w:p>
        </w:tc>
      </w:tr>
    </w:tbl>
    <w:p w14:paraId="76A8876B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60132D" w14:textId="77777777" w:rsidR="0085747A" w:rsidRPr="00EC7B4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C7B42">
        <w:rPr>
          <w:rFonts w:ascii="Corbel" w:hAnsi="Corbel"/>
          <w:b/>
          <w:sz w:val="24"/>
          <w:szCs w:val="24"/>
        </w:rPr>
        <w:t>3.3</w:t>
      </w:r>
      <w:r w:rsidR="0085747A" w:rsidRPr="00EC7B42">
        <w:rPr>
          <w:rFonts w:ascii="Corbel" w:hAnsi="Corbel"/>
          <w:b/>
          <w:sz w:val="24"/>
          <w:szCs w:val="24"/>
        </w:rPr>
        <w:t>T</w:t>
      </w:r>
      <w:r w:rsidR="001D7B54" w:rsidRPr="00EC7B42">
        <w:rPr>
          <w:rFonts w:ascii="Corbel" w:hAnsi="Corbel"/>
          <w:b/>
          <w:sz w:val="24"/>
          <w:szCs w:val="24"/>
        </w:rPr>
        <w:t xml:space="preserve">reści programowe </w:t>
      </w:r>
    </w:p>
    <w:p w14:paraId="19E1FDFE" w14:textId="77777777" w:rsidR="0085747A" w:rsidRPr="00EC7B4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C7B42">
        <w:rPr>
          <w:rFonts w:ascii="Corbel" w:hAnsi="Corbel"/>
          <w:sz w:val="24"/>
          <w:szCs w:val="24"/>
        </w:rPr>
        <w:t xml:space="preserve">, </w:t>
      </w:r>
      <w:r w:rsidRPr="00EC7B42">
        <w:rPr>
          <w:rFonts w:ascii="Corbel" w:hAnsi="Corbel"/>
          <w:sz w:val="24"/>
          <w:szCs w:val="24"/>
        </w:rPr>
        <w:t xml:space="preserve">zajęć praktycznych </w:t>
      </w:r>
    </w:p>
    <w:p w14:paraId="0DD9B36C" w14:textId="77777777" w:rsidR="0085747A" w:rsidRPr="00EC7B4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363E73" w14:paraId="6401BFE4" w14:textId="77777777" w:rsidTr="00923D7D">
        <w:tc>
          <w:tcPr>
            <w:tcW w:w="9639" w:type="dxa"/>
          </w:tcPr>
          <w:p w14:paraId="73C4E7E9" w14:textId="77777777" w:rsidR="0085747A" w:rsidRPr="00363E73" w:rsidRDefault="0085747A" w:rsidP="00363E7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63E7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363E73" w14:paraId="2B18DD91" w14:textId="77777777" w:rsidTr="00923D7D">
        <w:tc>
          <w:tcPr>
            <w:tcW w:w="9639" w:type="dxa"/>
          </w:tcPr>
          <w:p w14:paraId="322B7D8C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Istota, cele i obszary zastosowana marketingu publicznego</w:t>
            </w:r>
          </w:p>
          <w:p w14:paraId="497C3708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Strategiczne założenia marketingu w działalności publicznej – na przykładach</w:t>
            </w:r>
          </w:p>
          <w:p w14:paraId="3D57F936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Dobro publiczne jako produkt marketingowy – na przykładach</w:t>
            </w:r>
          </w:p>
          <w:p w14:paraId="73005525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Polityka cenowa i dystrybucyjna produktów publicznych – na przykładach</w:t>
            </w:r>
          </w:p>
          <w:p w14:paraId="6ECF660C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Promocja i public relations w obszarze produktów publicznych – na przykładach</w:t>
            </w:r>
          </w:p>
          <w:p w14:paraId="258AD312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Praktyczne aspekty marketingu w działalności publicznej - studium przypadku: oświata, kultura i sztuka, administracja publiczna, usługi zdrowotne, sport, opieka społeczna, polityka, organizacje wyznaniowe</w:t>
            </w:r>
          </w:p>
          <w:p w14:paraId="59D024FE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Praktyczne aspekty marketingu w organizacjach charytatywnych, fundacjach </w:t>
            </w:r>
            <w:r w:rsidRPr="00363E73">
              <w:rPr>
                <w:rFonts w:ascii="Corbel" w:hAnsi="Corbel"/>
                <w:color w:val="000000"/>
              </w:rPr>
              <w:br/>
              <w:t>i stowarzyszeniach - studium przypadku, analiza porównawcza</w:t>
            </w:r>
          </w:p>
          <w:p w14:paraId="2127FABE" w14:textId="77777777" w:rsidR="0085747A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Tworzenie kampanii wizerunkowej wybranej organizacji publicznej: określenie adresatów i celów, projektowanie struktury marketingowej produktu, dobór instrumentów i działań promocyjnych, kalkulacja budżetu promocyjnego, określenie metod kontroli</w:t>
            </w:r>
          </w:p>
          <w:p w14:paraId="15CB1608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Prezentacja opracowanej strategii marketingowej – dyskusja i wnioski</w:t>
            </w:r>
          </w:p>
        </w:tc>
      </w:tr>
    </w:tbl>
    <w:p w14:paraId="73F8C10A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293C5" w14:textId="77777777" w:rsidR="0085747A" w:rsidRPr="00EC7B4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>3.4 Metody dydaktyczne</w:t>
      </w:r>
    </w:p>
    <w:p w14:paraId="48BBBF36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EE6707" w14:textId="77777777" w:rsidR="00E960BB" w:rsidRPr="00EC7B42" w:rsidRDefault="00FF1E3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b w:val="0"/>
          <w:smallCaps w:val="0"/>
          <w:szCs w:val="24"/>
        </w:rPr>
        <w:t>analiza tekstów z dyskusją, praca w grupach, metoda projektów</w:t>
      </w:r>
    </w:p>
    <w:p w14:paraId="1FF3482B" w14:textId="77777777" w:rsidR="00E960BB" w:rsidRPr="00EC7B4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245E2E" w14:textId="77777777" w:rsidR="0085747A" w:rsidRPr="00EC7B4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4. </w:t>
      </w:r>
      <w:r w:rsidR="0085747A" w:rsidRPr="00EC7B42">
        <w:rPr>
          <w:rFonts w:ascii="Corbel" w:hAnsi="Corbel"/>
          <w:smallCaps w:val="0"/>
          <w:szCs w:val="24"/>
        </w:rPr>
        <w:t>METODY I KRYTERIA OCENY</w:t>
      </w:r>
    </w:p>
    <w:p w14:paraId="353DEC45" w14:textId="77777777" w:rsidR="00923D7D" w:rsidRPr="00EC7B4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9DD993" w14:textId="77777777" w:rsidR="0085747A" w:rsidRPr="00EC7B4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C7B42">
        <w:rPr>
          <w:rFonts w:ascii="Corbel" w:hAnsi="Corbel"/>
          <w:smallCaps w:val="0"/>
          <w:szCs w:val="24"/>
        </w:rPr>
        <w:t>uczenia się</w:t>
      </w:r>
    </w:p>
    <w:p w14:paraId="79B0B351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EC7B42" w14:paraId="7ED4C5A4" w14:textId="77777777" w:rsidTr="00C05F44">
        <w:tc>
          <w:tcPr>
            <w:tcW w:w="1985" w:type="dxa"/>
            <w:vAlign w:val="center"/>
          </w:tcPr>
          <w:p w14:paraId="0ADC1F3E" w14:textId="77777777" w:rsidR="0085747A" w:rsidRPr="00EC7B4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9A747E5" w14:textId="77777777" w:rsidR="0085747A" w:rsidRPr="00EC7B4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7DE2C6" w14:textId="77777777" w:rsidR="0085747A" w:rsidRPr="00EC7B4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571A3D1" w14:textId="77777777" w:rsidR="00923D7D" w:rsidRPr="00EC7B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A65341" w14:textId="77777777" w:rsidR="0085747A" w:rsidRPr="00EC7B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EC7B42" w14:paraId="06020E9C" w14:textId="77777777" w:rsidTr="00C05F44">
        <w:tc>
          <w:tcPr>
            <w:tcW w:w="1985" w:type="dxa"/>
          </w:tcPr>
          <w:p w14:paraId="43AF2D66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26D6F9B" w14:textId="77777777" w:rsidR="0085747A" w:rsidRPr="00EC7B42" w:rsidRDefault="00F04956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E509D5"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</w:t>
            </w:r>
          </w:p>
        </w:tc>
        <w:tc>
          <w:tcPr>
            <w:tcW w:w="2126" w:type="dxa"/>
          </w:tcPr>
          <w:p w14:paraId="2B5F6713" w14:textId="5E5904DF" w:rsidR="0085747A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EC7B42" w14:paraId="0DDC1848" w14:textId="77777777" w:rsidTr="00C05F44">
        <w:tc>
          <w:tcPr>
            <w:tcW w:w="1985" w:type="dxa"/>
          </w:tcPr>
          <w:p w14:paraId="17F72DD2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0A59F25" w14:textId="77777777" w:rsidR="0085747A" w:rsidRPr="00EC7B42" w:rsidRDefault="00F04956" w:rsidP="00F049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E509D5"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projekt, obserwacja w trakcie zajęć</w:t>
            </w:r>
          </w:p>
        </w:tc>
        <w:tc>
          <w:tcPr>
            <w:tcW w:w="2126" w:type="dxa"/>
          </w:tcPr>
          <w:p w14:paraId="6CD6F75A" w14:textId="2084D986" w:rsidR="0085747A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F1E3F" w:rsidRPr="00EC7B42" w14:paraId="1D6D0530" w14:textId="77777777" w:rsidTr="00C05F44">
        <w:tc>
          <w:tcPr>
            <w:tcW w:w="1985" w:type="dxa"/>
          </w:tcPr>
          <w:p w14:paraId="4F9C466A" w14:textId="77777777" w:rsidR="00FF1E3F" w:rsidRPr="00EC7B42" w:rsidRDefault="00FF1E3F" w:rsidP="00993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 xml:space="preserve">ek_ 03 </w:t>
            </w:r>
          </w:p>
        </w:tc>
        <w:tc>
          <w:tcPr>
            <w:tcW w:w="5528" w:type="dxa"/>
          </w:tcPr>
          <w:p w14:paraId="39463C8E" w14:textId="77777777" w:rsidR="00FF1E3F" w:rsidRPr="00EC7B42" w:rsidRDefault="00F049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sprawozdanie, obserwacja w trakcie zajęć</w:t>
            </w:r>
          </w:p>
        </w:tc>
        <w:tc>
          <w:tcPr>
            <w:tcW w:w="2126" w:type="dxa"/>
          </w:tcPr>
          <w:p w14:paraId="568DEA94" w14:textId="5C19E08F" w:rsidR="00FF1E3F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F1E3F" w:rsidRPr="00EC7B42" w14:paraId="070AA037" w14:textId="77777777" w:rsidTr="00C05F44">
        <w:tc>
          <w:tcPr>
            <w:tcW w:w="1985" w:type="dxa"/>
          </w:tcPr>
          <w:p w14:paraId="7A6CB89B" w14:textId="77777777" w:rsidR="00FF1E3F" w:rsidRPr="00EC7B42" w:rsidRDefault="00FF1E3F" w:rsidP="00993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7F31F06" w14:textId="77777777" w:rsidR="00FF1E3F" w:rsidRPr="00EC7B42" w:rsidRDefault="00F049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sprawozdanie, obserwacja w trakcie zajęć</w:t>
            </w:r>
          </w:p>
        </w:tc>
        <w:tc>
          <w:tcPr>
            <w:tcW w:w="2126" w:type="dxa"/>
          </w:tcPr>
          <w:p w14:paraId="04FA07D1" w14:textId="177DC632" w:rsidR="00FF1E3F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F1E3F" w:rsidRPr="00EC7B42" w14:paraId="7EFF26A4" w14:textId="77777777" w:rsidTr="00C05F44">
        <w:tc>
          <w:tcPr>
            <w:tcW w:w="1985" w:type="dxa"/>
          </w:tcPr>
          <w:p w14:paraId="3DB115CD" w14:textId="77777777" w:rsidR="00FF1E3F" w:rsidRPr="00EC7B42" w:rsidRDefault="00FF1E3F" w:rsidP="00993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4D9E3FAD" w14:textId="77777777" w:rsidR="00FF1E3F" w:rsidRPr="00EC7B42" w:rsidRDefault="00F04956" w:rsidP="00F049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 obserwacja</w:t>
            </w:r>
            <w:proofErr w:type="gramEnd"/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14:paraId="4AFDA065" w14:textId="7A224C0E" w:rsidR="00FF1E3F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F1E3F" w:rsidRPr="00EC7B42" w14:paraId="752D4E6E" w14:textId="77777777" w:rsidTr="00C05F44">
        <w:tc>
          <w:tcPr>
            <w:tcW w:w="1985" w:type="dxa"/>
          </w:tcPr>
          <w:p w14:paraId="1D7A6D9F" w14:textId="77777777" w:rsidR="00FF1E3F" w:rsidRPr="00EC7B42" w:rsidRDefault="00FF1E3F" w:rsidP="00993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7CCC32F7" w14:textId="77777777" w:rsidR="00FF1E3F" w:rsidRPr="00EC7B42" w:rsidRDefault="00E509D5" w:rsidP="00E509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projekt,,</w:t>
            </w:r>
            <w:proofErr w:type="gramEnd"/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40CC3580" w14:textId="15DB4616" w:rsidR="00FF1E3F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626D77B" w14:textId="77777777" w:rsidR="00923D7D" w:rsidRPr="00EC7B4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257DE5" w14:textId="77777777" w:rsidR="0085747A" w:rsidRPr="00EC7B4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4.2 </w:t>
      </w:r>
      <w:r w:rsidR="0085747A" w:rsidRPr="00EC7B42">
        <w:rPr>
          <w:rFonts w:ascii="Corbel" w:hAnsi="Corbel"/>
          <w:smallCaps w:val="0"/>
          <w:szCs w:val="24"/>
        </w:rPr>
        <w:t>Warunki zaliczenia przedmiotu (kryteria oceniania)</w:t>
      </w:r>
    </w:p>
    <w:p w14:paraId="685BAFD4" w14:textId="77777777" w:rsidR="00923D7D" w:rsidRPr="00EC7B4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C7B42" w14:paraId="12581F89" w14:textId="77777777" w:rsidTr="765747FB">
        <w:tc>
          <w:tcPr>
            <w:tcW w:w="9670" w:type="dxa"/>
          </w:tcPr>
          <w:p w14:paraId="42BD3EF1" w14:textId="66516947" w:rsidR="00493B4B" w:rsidRDefault="00493B4B" w:rsidP="00363E73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65747FB">
              <w:rPr>
                <w:rFonts w:ascii="Corbel" w:hAnsi="Corbel"/>
                <w:sz w:val="24"/>
                <w:szCs w:val="24"/>
              </w:rPr>
              <w:t xml:space="preserve">Warunkiem zaliczenia przedmiotu </w:t>
            </w:r>
            <w:proofErr w:type="gramStart"/>
            <w:r w:rsidRPr="765747FB">
              <w:rPr>
                <w:rFonts w:ascii="Corbel" w:hAnsi="Corbel"/>
                <w:sz w:val="24"/>
                <w:szCs w:val="24"/>
              </w:rPr>
              <w:t>jest  średnia</w:t>
            </w:r>
            <w:proofErr w:type="gramEnd"/>
            <w:r w:rsidRPr="765747FB">
              <w:rPr>
                <w:rFonts w:ascii="Corbel" w:hAnsi="Corbel"/>
                <w:sz w:val="24"/>
                <w:szCs w:val="24"/>
              </w:rPr>
              <w:t xml:space="preserve"> z trzech elementów składowych</w:t>
            </w:r>
            <w:r w:rsidR="02B9A6BD" w:rsidRPr="765747FB">
              <w:rPr>
                <w:rFonts w:ascii="Corbel" w:hAnsi="Corbel"/>
                <w:sz w:val="24"/>
                <w:szCs w:val="24"/>
              </w:rPr>
              <w:t>:</w:t>
            </w:r>
            <w:r w:rsidRPr="765747FB">
              <w:rPr>
                <w:rFonts w:ascii="Corbel" w:hAnsi="Corbel"/>
                <w:sz w:val="24"/>
                <w:szCs w:val="24"/>
              </w:rPr>
              <w:t xml:space="preserve"> ocena z </w:t>
            </w:r>
            <w:proofErr w:type="gramStart"/>
            <w:r w:rsidR="5EDFEAB0" w:rsidRPr="765747FB"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765747FB">
              <w:rPr>
                <w:rFonts w:ascii="Corbel" w:hAnsi="Corbel"/>
                <w:sz w:val="24"/>
                <w:szCs w:val="24"/>
              </w:rPr>
              <w:t xml:space="preserve"> weryfikującego</w:t>
            </w:r>
            <w:proofErr w:type="gramEnd"/>
            <w:r w:rsidRPr="765747FB">
              <w:rPr>
                <w:rFonts w:ascii="Corbel" w:hAnsi="Corbel"/>
                <w:sz w:val="24"/>
                <w:szCs w:val="24"/>
              </w:rPr>
              <w:t xml:space="preserve"> wiedzę teoretyczną (30%), aktywność w czasie ćwiczeń i udział w dyskusji (30%), opracowanie projektu grupowego i jego prezentacja (40%).</w:t>
            </w:r>
            <w:r w:rsidR="4F4B0670" w:rsidRPr="765747F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25A6EC3" w14:textId="08A46C43" w:rsidR="0085747A" w:rsidRPr="00EC7B42" w:rsidRDefault="4F4B0670" w:rsidP="00363E73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765747F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Warunkiem pozytywnej </w:t>
            </w:r>
            <w:proofErr w:type="gramStart"/>
            <w:r w:rsidRPr="765747F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oceny  z</w:t>
            </w:r>
            <w:proofErr w:type="gramEnd"/>
            <w:r w:rsidRPr="765747F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kolokwium jest uzyskanie minimum 51% możliwych punktów.</w:t>
            </w:r>
          </w:p>
        </w:tc>
      </w:tr>
    </w:tbl>
    <w:p w14:paraId="59BE8570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11FC24" w14:textId="77777777" w:rsidR="009F4610" w:rsidRPr="00EC7B4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C7B42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EC7B4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02E4D8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EC7B42" w14:paraId="39DE9A3D" w14:textId="77777777" w:rsidTr="003E1941">
        <w:tc>
          <w:tcPr>
            <w:tcW w:w="4962" w:type="dxa"/>
            <w:vAlign w:val="center"/>
          </w:tcPr>
          <w:p w14:paraId="2811FE5F" w14:textId="77777777" w:rsidR="0085747A" w:rsidRPr="00EC7B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C7B4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C7B4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C7B4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5585C6D" w14:textId="2E0AF673" w:rsidR="0085747A" w:rsidRPr="00EC7B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C7B4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C7B4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927A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C7B4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C7B42" w14:paraId="0980C18C" w14:textId="77777777" w:rsidTr="00923D7D">
        <w:tc>
          <w:tcPr>
            <w:tcW w:w="4962" w:type="dxa"/>
          </w:tcPr>
          <w:p w14:paraId="2BCFEB6E" w14:textId="45065EC9" w:rsidR="0085747A" w:rsidRPr="00EC7B42" w:rsidRDefault="00C61DC5" w:rsidP="00682C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G</w:t>
            </w:r>
            <w:r w:rsidR="0085747A" w:rsidRPr="00EC7B4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C7B4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C7B4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C7B4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287A98F" w14:textId="77777777" w:rsidR="0085747A" w:rsidRPr="00EC7B42" w:rsidRDefault="00F04956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EC7B42" w14:paraId="422FAEE6" w14:textId="77777777" w:rsidTr="00923D7D">
        <w:tc>
          <w:tcPr>
            <w:tcW w:w="4962" w:type="dxa"/>
          </w:tcPr>
          <w:p w14:paraId="2B8DCF3C" w14:textId="77777777" w:rsidR="00C61DC5" w:rsidRPr="00EC7B4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C7B4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53ED30" w14:textId="704BD18C" w:rsidR="00C61DC5" w:rsidRPr="00EC7B4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0BF33B7" w14:textId="77777777" w:rsidR="00C61DC5" w:rsidRPr="00EC7B42" w:rsidRDefault="00F04956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C7B42" w14:paraId="52CAE817" w14:textId="77777777" w:rsidTr="00923D7D">
        <w:tc>
          <w:tcPr>
            <w:tcW w:w="4962" w:type="dxa"/>
          </w:tcPr>
          <w:p w14:paraId="3A5588F8" w14:textId="77777777" w:rsidR="00C61DC5" w:rsidRPr="00EC7B42" w:rsidRDefault="00C61DC5" w:rsidP="00F049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04956" w:rsidRPr="00EC7B42">
              <w:rPr>
                <w:rFonts w:ascii="Corbel" w:hAnsi="Corbel"/>
                <w:sz w:val="24"/>
                <w:szCs w:val="24"/>
              </w:rPr>
              <w:t xml:space="preserve">: w </w:t>
            </w:r>
            <w:proofErr w:type="gramStart"/>
            <w:r w:rsidR="00F04956" w:rsidRPr="00EC7B42">
              <w:rPr>
                <w:rFonts w:ascii="Corbel" w:hAnsi="Corbel"/>
                <w:sz w:val="24"/>
                <w:szCs w:val="24"/>
              </w:rPr>
              <w:t xml:space="preserve">tym  </w:t>
            </w:r>
            <w:r w:rsidRPr="00EC7B42">
              <w:rPr>
                <w:rFonts w:ascii="Corbel" w:hAnsi="Corbel"/>
                <w:sz w:val="24"/>
                <w:szCs w:val="24"/>
              </w:rPr>
              <w:t>przygotowanie</w:t>
            </w:r>
            <w:proofErr w:type="gramEnd"/>
            <w:r w:rsidRPr="00EC7B42">
              <w:rPr>
                <w:rFonts w:ascii="Corbel" w:hAnsi="Corbel"/>
                <w:sz w:val="24"/>
                <w:szCs w:val="24"/>
              </w:rPr>
              <w:t xml:space="preserve"> do zajęć, </w:t>
            </w:r>
            <w:r w:rsidR="00F04956" w:rsidRPr="00EC7B42">
              <w:rPr>
                <w:rFonts w:ascii="Corbel" w:hAnsi="Corbel"/>
                <w:sz w:val="24"/>
                <w:szCs w:val="24"/>
              </w:rPr>
              <w:t xml:space="preserve">praca nad projektem, przygotowanie </w:t>
            </w:r>
            <w:proofErr w:type="gramStart"/>
            <w:r w:rsidR="00F04956" w:rsidRPr="00EC7B42">
              <w:rPr>
                <w:rFonts w:ascii="Corbel" w:hAnsi="Corbel"/>
                <w:sz w:val="24"/>
                <w:szCs w:val="24"/>
              </w:rPr>
              <w:t xml:space="preserve">prezentacji, </w:t>
            </w:r>
            <w:r w:rsidRPr="00EC7B42">
              <w:rPr>
                <w:rFonts w:ascii="Corbel" w:hAnsi="Corbel"/>
                <w:sz w:val="24"/>
                <w:szCs w:val="24"/>
              </w:rPr>
              <w:t xml:space="preserve"> napisanie</w:t>
            </w:r>
            <w:proofErr w:type="gramEnd"/>
            <w:r w:rsidRPr="00EC7B42">
              <w:rPr>
                <w:rFonts w:ascii="Corbel" w:hAnsi="Corbel"/>
                <w:sz w:val="24"/>
                <w:szCs w:val="24"/>
              </w:rPr>
              <w:t xml:space="preserve"> </w:t>
            </w:r>
            <w:r w:rsidR="00F04956" w:rsidRPr="00EC7B42">
              <w:rPr>
                <w:rFonts w:ascii="Corbel" w:hAnsi="Corbel"/>
                <w:sz w:val="24"/>
                <w:szCs w:val="24"/>
              </w:rPr>
              <w:t xml:space="preserve"> sprawozdania z projektu</w:t>
            </w:r>
          </w:p>
        </w:tc>
        <w:tc>
          <w:tcPr>
            <w:tcW w:w="4677" w:type="dxa"/>
          </w:tcPr>
          <w:p w14:paraId="7E74681C" w14:textId="77777777" w:rsidR="00C61DC5" w:rsidRPr="00EC7B42" w:rsidRDefault="00F04956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EC7B42" w14:paraId="2E6917E4" w14:textId="77777777" w:rsidTr="00923D7D">
        <w:tc>
          <w:tcPr>
            <w:tcW w:w="4962" w:type="dxa"/>
          </w:tcPr>
          <w:p w14:paraId="4D36A62D" w14:textId="77777777" w:rsidR="0085747A" w:rsidRPr="00EC7B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91F4CC" w14:textId="77777777" w:rsidR="0085747A" w:rsidRPr="00EC7B42" w:rsidRDefault="00F04956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EC7B42" w14:paraId="399298D7" w14:textId="77777777" w:rsidTr="00923D7D">
        <w:tc>
          <w:tcPr>
            <w:tcW w:w="4962" w:type="dxa"/>
          </w:tcPr>
          <w:p w14:paraId="10C6613E" w14:textId="77777777" w:rsidR="0085747A" w:rsidRPr="00EC7B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C7B4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8D5214" w14:textId="77777777" w:rsidR="0085747A" w:rsidRPr="00EC7B42" w:rsidRDefault="00F04956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FE4633" w14:textId="77777777" w:rsidR="0085747A" w:rsidRPr="00EC7B4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C7B4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C7B4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0D7E10E" w14:textId="77777777" w:rsidR="003E1941" w:rsidRPr="00EC7B4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E19758" w14:textId="77777777" w:rsidR="0085747A" w:rsidRPr="00EC7B4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6. </w:t>
      </w:r>
      <w:r w:rsidR="0085747A" w:rsidRPr="00EC7B42">
        <w:rPr>
          <w:rFonts w:ascii="Corbel" w:hAnsi="Corbel"/>
          <w:smallCaps w:val="0"/>
          <w:szCs w:val="24"/>
        </w:rPr>
        <w:t>PRAKTYKI ZAWO</w:t>
      </w:r>
      <w:r w:rsidR="009D3F3B" w:rsidRPr="00EC7B42">
        <w:rPr>
          <w:rFonts w:ascii="Corbel" w:hAnsi="Corbel"/>
          <w:smallCaps w:val="0"/>
          <w:szCs w:val="24"/>
        </w:rPr>
        <w:t>DOWE W RAMACH PRZEDMIOTU</w:t>
      </w:r>
    </w:p>
    <w:p w14:paraId="0D781331" w14:textId="77777777" w:rsidR="0085747A" w:rsidRPr="00EC7B4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EC7B42" w14:paraId="5EC50C51" w14:textId="77777777" w:rsidTr="00114854">
        <w:trPr>
          <w:trHeight w:val="397"/>
        </w:trPr>
        <w:tc>
          <w:tcPr>
            <w:tcW w:w="2359" w:type="pct"/>
          </w:tcPr>
          <w:p w14:paraId="5285065B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451BCCE" w14:textId="181C65E7" w:rsidR="0085747A" w:rsidRPr="00EC7B42" w:rsidRDefault="00114854" w:rsidP="001148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C7B42" w14:paraId="62AC6FA9" w14:textId="77777777" w:rsidTr="00114854">
        <w:trPr>
          <w:trHeight w:val="397"/>
        </w:trPr>
        <w:tc>
          <w:tcPr>
            <w:tcW w:w="2359" w:type="pct"/>
          </w:tcPr>
          <w:p w14:paraId="48766554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1A228F" w14:textId="147E1355" w:rsidR="0085747A" w:rsidRPr="00EC7B42" w:rsidRDefault="00114854" w:rsidP="001148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C448A94" w14:textId="77777777" w:rsidR="003E1941" w:rsidRPr="00EC7B4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850916" w14:textId="77777777" w:rsidR="0085747A" w:rsidRPr="00EC7B4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7. </w:t>
      </w:r>
      <w:r w:rsidR="0085747A" w:rsidRPr="00EC7B42">
        <w:rPr>
          <w:rFonts w:ascii="Corbel" w:hAnsi="Corbel"/>
          <w:smallCaps w:val="0"/>
          <w:szCs w:val="24"/>
        </w:rPr>
        <w:t>LITERATURA</w:t>
      </w:r>
    </w:p>
    <w:p w14:paraId="56BA691B" w14:textId="77777777" w:rsidR="00675843" w:rsidRPr="00EC7B4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EC7B42" w14:paraId="48A0437E" w14:textId="77777777" w:rsidTr="383FCF2F">
        <w:trPr>
          <w:trHeight w:val="397"/>
        </w:trPr>
        <w:tc>
          <w:tcPr>
            <w:tcW w:w="5000" w:type="pct"/>
          </w:tcPr>
          <w:p w14:paraId="485F2206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A92BA1" w14:textId="161293E7" w:rsidR="00FF1E3F" w:rsidRPr="00EC7B42" w:rsidRDefault="00FF1E3F" w:rsidP="001148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 xml:space="preserve">Al-Noorachi </w:t>
            </w:r>
            <w:proofErr w:type="gramStart"/>
            <w:r w:rsidRPr="00EC7B42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M</w:t>
            </w:r>
            <w:r w:rsidR="6F25B4D3" w:rsidRPr="00EC7B42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 xml:space="preserve">. </w:t>
            </w:r>
            <w:r w:rsidRPr="00EC7B42">
              <w:rPr>
                <w:rFonts w:ascii="Corbel" w:hAnsi="Corbel" w:cs="Arial"/>
                <w:sz w:val="24"/>
                <w:szCs w:val="24"/>
              </w:rPr>
              <w:t>,</w:t>
            </w:r>
            <w:proofErr w:type="gramEnd"/>
            <w:r w:rsidRPr="00EC7B42">
              <w:rPr>
                <w:rFonts w:ascii="Corbel" w:hAnsi="Corbel" w:cs="Arial"/>
                <w:sz w:val="24"/>
                <w:szCs w:val="24"/>
              </w:rPr>
              <w:t xml:space="preserve"> </w:t>
            </w:r>
            <w:proofErr w:type="gramStart"/>
            <w:r w:rsidRPr="383FCF2F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Sułkowski  Ł</w:t>
            </w:r>
            <w:r w:rsidR="6A8F2DCC" w:rsidRPr="383FCF2F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6A8F2DCC" w:rsidRPr="383FCF2F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 xml:space="preserve"> </w:t>
            </w:r>
            <w:r w:rsidRPr="383FCF2F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 xml:space="preserve">(red.) </w:t>
            </w:r>
            <w:hyperlink r:id="rId11" w:history="1">
              <w:r w:rsidRPr="00EC7B42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Marketing we współczesnej </w:t>
              </w:r>
              <w:proofErr w:type="gramStart"/>
              <w:r w:rsidRPr="00EC7B42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gospodarce :</w:t>
              </w:r>
              <w:proofErr w:type="gramEnd"/>
              <w:r w:rsidRPr="00EC7B42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wybrane zagadnienia</w:t>
              </w:r>
            </w:hyperlink>
            <w:r w:rsidRPr="00EC7B42">
              <w:rPr>
                <w:rFonts w:ascii="Corbel" w:hAnsi="Corbel"/>
                <w:sz w:val="24"/>
                <w:szCs w:val="24"/>
              </w:rPr>
              <w:t>, Wyd. Difin, 2018</w:t>
            </w:r>
            <w:r w:rsidR="4EF16455" w:rsidRPr="00EC7B42">
              <w:rPr>
                <w:rFonts w:ascii="Corbel" w:hAnsi="Corbel"/>
                <w:sz w:val="24"/>
                <w:szCs w:val="24"/>
              </w:rPr>
              <w:t>.</w:t>
            </w:r>
          </w:p>
          <w:p w14:paraId="142DE01C" w14:textId="77777777" w:rsidR="00E70787" w:rsidRPr="00114854" w:rsidRDefault="00E70787" w:rsidP="00114854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148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Widera Z., </w:t>
            </w:r>
            <w:hyperlink r:id="rId12" w:history="1">
              <w:r w:rsidRPr="00114854">
                <w:rPr>
                  <w:rFonts w:ascii="Corbel" w:eastAsia="Times New Roman" w:hAnsi="Corbel" w:cs="Arial"/>
                  <w:sz w:val="24"/>
                  <w:szCs w:val="24"/>
                  <w:lang w:eastAsia="pl-PL"/>
                </w:rPr>
                <w:t>Media w komunikacji marketingowej organizacji usług publicznych</w:t>
              </w:r>
            </w:hyperlink>
            <w:r w:rsidRPr="00114854">
              <w:rPr>
                <w:rFonts w:ascii="Corbel" w:hAnsi="Corbel"/>
                <w:sz w:val="24"/>
                <w:szCs w:val="24"/>
              </w:rPr>
              <w:t xml:space="preserve">,  </w:t>
            </w:r>
            <w:hyperlink r:id="rId13" w:history="1">
              <w:r w:rsidRPr="00114854">
                <w:rPr>
                  <w:rFonts w:ascii="Corbel" w:eastAsia="Times New Roman" w:hAnsi="Corbel" w:cs="Arial"/>
                  <w:sz w:val="24"/>
                  <w:szCs w:val="24"/>
                  <w:lang w:eastAsia="pl-PL"/>
                </w:rPr>
                <w:t>Wydawnictwo</w:t>
              </w:r>
            </w:hyperlink>
            <w:r w:rsidRPr="001148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 Uniwersytetu  Ekonomicznego w </w:t>
            </w:r>
            <w:proofErr w:type="gramStart"/>
            <w:r w:rsidRPr="001148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Katowicach,  Katowice</w:t>
            </w:r>
            <w:proofErr w:type="gramEnd"/>
            <w:r w:rsidRPr="001148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2018.</w:t>
            </w:r>
          </w:p>
          <w:p w14:paraId="3EFB4559" w14:textId="77777777" w:rsidR="00E70787" w:rsidRPr="00EC7B42" w:rsidRDefault="00E707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C7B42" w14:paraId="05DECBD8" w14:textId="77777777" w:rsidTr="383FCF2F">
        <w:trPr>
          <w:trHeight w:val="397"/>
        </w:trPr>
        <w:tc>
          <w:tcPr>
            <w:tcW w:w="5000" w:type="pct"/>
          </w:tcPr>
          <w:p w14:paraId="474A22A6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2200709" w14:textId="18CBF498" w:rsidR="00BA7F02" w:rsidRPr="00114854" w:rsidRDefault="00BA7F02" w:rsidP="00114854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Corbel" w:eastAsia="ProlibUnicodeCJK-Regular" w:hAnsi="Corbel" w:cs="ProlibUnicodeCJK-Regular"/>
                <w:sz w:val="24"/>
                <w:szCs w:val="24"/>
              </w:rPr>
            </w:pPr>
            <w:proofErr w:type="gramStart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>Kieżun  W.</w:t>
            </w:r>
            <w:proofErr w:type="gramEnd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(red.), Public Management </w:t>
            </w:r>
            <w:proofErr w:type="gramStart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>2014 :</w:t>
            </w:r>
            <w:proofErr w:type="gramEnd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administracyjno-logistyczne aspekty innowacyjności w </w:t>
            </w:r>
            <w:proofErr w:type="gramStart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>zarządzaniu  organizacjami</w:t>
            </w:r>
            <w:proofErr w:type="gramEnd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publicznymi; Akademia Obrony Narodowej, 2014.</w:t>
            </w:r>
          </w:p>
          <w:p w14:paraId="21BA97BF" w14:textId="77777777" w:rsidR="002A22B1" w:rsidRPr="00114854" w:rsidRDefault="002A22B1" w:rsidP="383FCF2F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left="426"/>
              <w:rPr>
                <w:rFonts w:ascii="Corbel" w:eastAsia="Times New Roman" w:hAnsi="Corbel" w:cs="Arial"/>
                <w:color w:val="000000" w:themeColor="text1"/>
                <w:sz w:val="24"/>
                <w:szCs w:val="24"/>
                <w:lang w:eastAsia="pl-PL"/>
              </w:rPr>
            </w:pPr>
            <w:r w:rsidRPr="383FCF2F">
              <w:rPr>
                <w:rFonts w:ascii="Corbel" w:eastAsia="Times New Roman" w:hAnsi="Corbel" w:cs="Arial"/>
                <w:color w:val="000000" w:themeColor="text1"/>
                <w:sz w:val="24"/>
                <w:szCs w:val="24"/>
                <w:lang w:eastAsia="pl-PL"/>
              </w:rPr>
              <w:t>Marczak M.</w:t>
            </w:r>
            <w:proofErr w:type="gramStart"/>
            <w:r w:rsidRPr="383FCF2F">
              <w:rPr>
                <w:rFonts w:ascii="Corbel" w:eastAsia="Times New Roman" w:hAnsi="Corbel" w:cs="Arial"/>
                <w:color w:val="000000" w:themeColor="text1"/>
                <w:sz w:val="24"/>
                <w:szCs w:val="24"/>
                <w:lang w:eastAsia="pl-PL"/>
              </w:rPr>
              <w:t>,  Boguszewicz</w:t>
            </w:r>
            <w:proofErr w:type="gramEnd"/>
            <w:r w:rsidRPr="383FCF2F">
              <w:rPr>
                <w:rFonts w:ascii="Corbel" w:eastAsia="Times New Roman" w:hAnsi="Corbel" w:cs="Arial"/>
                <w:color w:val="000000" w:themeColor="text1"/>
                <w:sz w:val="24"/>
                <w:szCs w:val="24"/>
                <w:lang w:eastAsia="pl-PL"/>
              </w:rPr>
              <w:t xml:space="preserve"> – Kreft M., Promocja usług, CeDeWu 2019.</w:t>
            </w:r>
          </w:p>
          <w:p w14:paraId="7FBB4EFB" w14:textId="503AFDF2" w:rsidR="69B2193B" w:rsidRDefault="69B2193B" w:rsidP="383FCF2F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left="426"/>
              <w:rPr>
                <w:color w:val="000000" w:themeColor="text1"/>
                <w:sz w:val="24"/>
                <w:szCs w:val="24"/>
              </w:rPr>
            </w:pPr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W. Kuźniar, 2018, Kreowanie wartości marki terytorialnej w </w:t>
            </w:r>
            <w:proofErr w:type="gramStart"/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kontekście  koncepcji</w:t>
            </w:r>
            <w:proofErr w:type="gramEnd"/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współtworzenia wartości [w:] Budowanie i konstruowanie marki lokalnej, narodowej i wielokulturowej na pograniczu, red. J. Kurczewska, D. Wojakowski, „Pogranicze. Studia Społeczne</w:t>
            </w:r>
            <w:proofErr w:type="gramStart"/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”,  tom</w:t>
            </w:r>
            <w:proofErr w:type="gramEnd"/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XXXIII, s. 53 – 64.</w:t>
            </w:r>
          </w:p>
          <w:p w14:paraId="6D106B3E" w14:textId="766BF145" w:rsidR="69B2193B" w:rsidRDefault="69B2193B" w:rsidP="383FCF2F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left="426"/>
              <w:rPr>
                <w:color w:val="000000" w:themeColor="text1"/>
                <w:sz w:val="24"/>
                <w:szCs w:val="24"/>
              </w:rPr>
            </w:pPr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Kawa M., Kuźniar W., Spółdzielnie socjalne jako instytucje odpowiedzialności społecznej, </w:t>
            </w:r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Nierówności Społeczne a Wzrost </w:t>
            </w:r>
            <w:proofErr w:type="gramStart"/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Gospodarczy ,</w:t>
            </w:r>
            <w:proofErr w:type="gramEnd"/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nr  48</w:t>
            </w:r>
            <w:proofErr w:type="gramEnd"/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(4/2016), s.389 – 401.</w:t>
            </w:r>
          </w:p>
          <w:p w14:paraId="0E5C4C10" w14:textId="77777777" w:rsidR="002A22B1" w:rsidRPr="00EC7B42" w:rsidRDefault="002A22B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1"/>
                <w:szCs w:val="21"/>
              </w:rPr>
            </w:pPr>
          </w:p>
        </w:tc>
      </w:tr>
    </w:tbl>
    <w:p w14:paraId="4F3EE2A1" w14:textId="77777777" w:rsidR="0085747A" w:rsidRPr="00EC7B4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890711" w14:textId="77777777" w:rsidR="0085747A" w:rsidRPr="00EC7B4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E0E314" w14:textId="77777777" w:rsidR="0085747A" w:rsidRPr="00EC7B4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C7B4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C7B4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3EF5F" w14:textId="77777777" w:rsidR="002149CC" w:rsidRDefault="002149CC" w:rsidP="00C16ABF">
      <w:pPr>
        <w:spacing w:after="0" w:line="240" w:lineRule="auto"/>
      </w:pPr>
      <w:r>
        <w:separator/>
      </w:r>
    </w:p>
  </w:endnote>
  <w:endnote w:type="continuationSeparator" w:id="0">
    <w:p w14:paraId="2CB43CE2" w14:textId="77777777" w:rsidR="002149CC" w:rsidRDefault="002149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0996" w14:textId="77777777" w:rsidR="002149CC" w:rsidRDefault="002149CC" w:rsidP="00C16ABF">
      <w:pPr>
        <w:spacing w:after="0" w:line="240" w:lineRule="auto"/>
      </w:pPr>
      <w:r>
        <w:separator/>
      </w:r>
    </w:p>
  </w:footnote>
  <w:footnote w:type="continuationSeparator" w:id="0">
    <w:p w14:paraId="78C7057D" w14:textId="77777777" w:rsidR="002149CC" w:rsidRDefault="002149CC" w:rsidP="00C16ABF">
      <w:pPr>
        <w:spacing w:after="0" w:line="240" w:lineRule="auto"/>
      </w:pPr>
      <w:r>
        <w:continuationSeparator/>
      </w:r>
    </w:p>
  </w:footnote>
  <w:footnote w:id="1">
    <w:p w14:paraId="6BE7C6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7110D"/>
    <w:multiLevelType w:val="hybridMultilevel"/>
    <w:tmpl w:val="9A3EB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66663A"/>
    <w:multiLevelType w:val="hybridMultilevel"/>
    <w:tmpl w:val="0588A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888697">
    <w:abstractNumId w:val="0"/>
  </w:num>
  <w:num w:numId="2" w16cid:durableId="1994488105">
    <w:abstractNumId w:val="1"/>
  </w:num>
  <w:num w:numId="3" w16cid:durableId="73454885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C8E"/>
    <w:rsid w:val="00042A51"/>
    <w:rsid w:val="00042D2E"/>
    <w:rsid w:val="00044C82"/>
    <w:rsid w:val="00065261"/>
    <w:rsid w:val="00070ED6"/>
    <w:rsid w:val="000742DC"/>
    <w:rsid w:val="00084C12"/>
    <w:rsid w:val="00092BC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0A3"/>
    <w:rsid w:val="000D04B0"/>
    <w:rsid w:val="000D0666"/>
    <w:rsid w:val="000F1C57"/>
    <w:rsid w:val="000F5615"/>
    <w:rsid w:val="0011485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6EE4"/>
    <w:rsid w:val="00192F37"/>
    <w:rsid w:val="001A15AF"/>
    <w:rsid w:val="001A70D2"/>
    <w:rsid w:val="001D657B"/>
    <w:rsid w:val="001D7B54"/>
    <w:rsid w:val="001E0209"/>
    <w:rsid w:val="001F2CA2"/>
    <w:rsid w:val="002144C0"/>
    <w:rsid w:val="002149CC"/>
    <w:rsid w:val="00215FA7"/>
    <w:rsid w:val="0022477D"/>
    <w:rsid w:val="002278A9"/>
    <w:rsid w:val="002336F9"/>
    <w:rsid w:val="0024028F"/>
    <w:rsid w:val="00244ABC"/>
    <w:rsid w:val="00250374"/>
    <w:rsid w:val="00281FF2"/>
    <w:rsid w:val="002857DE"/>
    <w:rsid w:val="00291567"/>
    <w:rsid w:val="002A22B1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ACC"/>
    <w:rsid w:val="003343CF"/>
    <w:rsid w:val="00346FE9"/>
    <w:rsid w:val="0034759A"/>
    <w:rsid w:val="003503F6"/>
    <w:rsid w:val="003530DD"/>
    <w:rsid w:val="00361A27"/>
    <w:rsid w:val="00363E73"/>
    <w:rsid w:val="00363F78"/>
    <w:rsid w:val="0037649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B4B"/>
    <w:rsid w:val="004968E2"/>
    <w:rsid w:val="004A3EEA"/>
    <w:rsid w:val="004A4D1F"/>
    <w:rsid w:val="004D5282"/>
    <w:rsid w:val="004F1551"/>
    <w:rsid w:val="004F55A3"/>
    <w:rsid w:val="004F7874"/>
    <w:rsid w:val="0050496F"/>
    <w:rsid w:val="00507E63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CF6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247"/>
    <w:rsid w:val="00745302"/>
    <w:rsid w:val="007461D6"/>
    <w:rsid w:val="00746EC8"/>
    <w:rsid w:val="00763BF1"/>
    <w:rsid w:val="00766FD4"/>
    <w:rsid w:val="00773D15"/>
    <w:rsid w:val="0078168C"/>
    <w:rsid w:val="00787C2A"/>
    <w:rsid w:val="007908C2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1795"/>
    <w:rsid w:val="008449B3"/>
    <w:rsid w:val="008552A2"/>
    <w:rsid w:val="0085747A"/>
    <w:rsid w:val="0086518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34E6"/>
    <w:rsid w:val="00984B23"/>
    <w:rsid w:val="00985BF0"/>
    <w:rsid w:val="00991867"/>
    <w:rsid w:val="009927A2"/>
    <w:rsid w:val="00997F14"/>
    <w:rsid w:val="009A78D9"/>
    <w:rsid w:val="009C21B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22"/>
    <w:rsid w:val="00A53FA5"/>
    <w:rsid w:val="00A54817"/>
    <w:rsid w:val="00A57638"/>
    <w:rsid w:val="00A601C8"/>
    <w:rsid w:val="00A60799"/>
    <w:rsid w:val="00A84C85"/>
    <w:rsid w:val="00A97DE1"/>
    <w:rsid w:val="00AA3E5F"/>
    <w:rsid w:val="00AB053C"/>
    <w:rsid w:val="00AD1146"/>
    <w:rsid w:val="00AD27D3"/>
    <w:rsid w:val="00AD66D6"/>
    <w:rsid w:val="00AE1160"/>
    <w:rsid w:val="00AE203C"/>
    <w:rsid w:val="00AE2E74"/>
    <w:rsid w:val="00AE5FCB"/>
    <w:rsid w:val="00AF15F5"/>
    <w:rsid w:val="00AF2C1E"/>
    <w:rsid w:val="00B06142"/>
    <w:rsid w:val="00B135B1"/>
    <w:rsid w:val="00B15B02"/>
    <w:rsid w:val="00B3130B"/>
    <w:rsid w:val="00B40ADB"/>
    <w:rsid w:val="00B43B77"/>
    <w:rsid w:val="00B43E80"/>
    <w:rsid w:val="00B45935"/>
    <w:rsid w:val="00B607DB"/>
    <w:rsid w:val="00B64D6C"/>
    <w:rsid w:val="00B66529"/>
    <w:rsid w:val="00B75946"/>
    <w:rsid w:val="00B8056E"/>
    <w:rsid w:val="00B819C8"/>
    <w:rsid w:val="00B82308"/>
    <w:rsid w:val="00B90454"/>
    <w:rsid w:val="00B90885"/>
    <w:rsid w:val="00BA7F02"/>
    <w:rsid w:val="00BB520A"/>
    <w:rsid w:val="00BC797F"/>
    <w:rsid w:val="00BD3869"/>
    <w:rsid w:val="00BD5B05"/>
    <w:rsid w:val="00BD66E9"/>
    <w:rsid w:val="00BD6FF4"/>
    <w:rsid w:val="00BD7CE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77A"/>
    <w:rsid w:val="00CA2B96"/>
    <w:rsid w:val="00CA5089"/>
    <w:rsid w:val="00CA56E5"/>
    <w:rsid w:val="00CD6897"/>
    <w:rsid w:val="00CE5BAC"/>
    <w:rsid w:val="00CE7945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D18F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09D5"/>
    <w:rsid w:val="00E51E44"/>
    <w:rsid w:val="00E63348"/>
    <w:rsid w:val="00E661B9"/>
    <w:rsid w:val="00E70787"/>
    <w:rsid w:val="00E742AA"/>
    <w:rsid w:val="00E77E88"/>
    <w:rsid w:val="00E8107D"/>
    <w:rsid w:val="00E960BB"/>
    <w:rsid w:val="00EA2074"/>
    <w:rsid w:val="00EA4832"/>
    <w:rsid w:val="00EA4E9D"/>
    <w:rsid w:val="00EA63C1"/>
    <w:rsid w:val="00EC4899"/>
    <w:rsid w:val="00EC7B42"/>
    <w:rsid w:val="00ED03AB"/>
    <w:rsid w:val="00ED32D2"/>
    <w:rsid w:val="00EE32DE"/>
    <w:rsid w:val="00EE5457"/>
    <w:rsid w:val="00EF3BE1"/>
    <w:rsid w:val="00F04956"/>
    <w:rsid w:val="00F053F2"/>
    <w:rsid w:val="00F070AB"/>
    <w:rsid w:val="00F17567"/>
    <w:rsid w:val="00F27A7B"/>
    <w:rsid w:val="00F526AF"/>
    <w:rsid w:val="00F564F5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1E3F"/>
    <w:rsid w:val="00FF5E7D"/>
    <w:rsid w:val="02B9A6BD"/>
    <w:rsid w:val="0AC63750"/>
    <w:rsid w:val="14D68458"/>
    <w:rsid w:val="19D75D50"/>
    <w:rsid w:val="1D619E57"/>
    <w:rsid w:val="383FCF2F"/>
    <w:rsid w:val="4EF16455"/>
    <w:rsid w:val="4F4B0670"/>
    <w:rsid w:val="5EDFEAB0"/>
    <w:rsid w:val="67826216"/>
    <w:rsid w:val="69B2193B"/>
    <w:rsid w:val="6A8F2DCC"/>
    <w:rsid w:val="6F25B4D3"/>
    <w:rsid w:val="765747FB"/>
    <w:rsid w:val="774DD321"/>
    <w:rsid w:val="7E7AC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D89A"/>
  <w15:docId w15:val="{DBC6D038-BA20-42FE-B62A-84EF216F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93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363E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63E73"/>
  </w:style>
  <w:style w:type="character" w:customStyle="1" w:styleId="spellingerror">
    <w:name w:val="spellingerror"/>
    <w:basedOn w:val="Domylnaczcionkaakapitu"/>
    <w:rsid w:val="00363E73"/>
  </w:style>
  <w:style w:type="character" w:customStyle="1" w:styleId="eop">
    <w:name w:val="eop"/>
    <w:basedOn w:val="Domylnaczcionkaakapitu"/>
    <w:rsid w:val="00363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r.edu.pl/integro/search/description?q=Uniwersytet+Ekonomiczny+%28Katowice%29.+Wydawnictwo&amp;index=1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r.edu.pl/integro/262902015957/widera-zbigniew/media-w-komunikacji-marketingowej-organizacji-uslug-publicznych?bibFilter=2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r.edu.pl/integro/262902051668/ksiazka/marketing-we-wspolczesnej-gospodarce?bibFilter=2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CAECE-0404-4D70-84CD-563949A9F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569C4A-2048-4FFF-9430-F73BC83A6A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8875D1-2416-4F57-8E46-A99D85172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43064A-FB0C-4318-9127-42AAEFF62C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1128</Words>
  <Characters>6771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30</cp:revision>
  <cp:lastPrinted>2019-02-06T12:12:00Z</cp:lastPrinted>
  <dcterms:created xsi:type="dcterms:W3CDTF">2020-10-24T23:16:00Z</dcterms:created>
  <dcterms:modified xsi:type="dcterms:W3CDTF">2025-06-27T09:38:00Z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